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ADF7C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824F2" w14:paraId="60E96E9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4C6586" w14:textId="77777777" w:rsidR="00551CD3" w:rsidRPr="0083403F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83403F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83403F">
              <w:rPr>
                <w:rFonts w:eastAsia="Times New Roman"/>
                <w:b/>
                <w:lang w:val="en-US" w:eastAsia="pl-PL"/>
              </w:rPr>
              <w:t>OF COMPUTER SCIENCE AND MANAGEMENT</w:t>
            </w:r>
            <w:r w:rsidRPr="0083403F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39DF987A" w14:textId="77777777" w:rsidR="003C337D" w:rsidRPr="0083403F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51E94F25" w14:textId="77777777" w:rsidR="00551CD3" w:rsidRPr="0083403F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3403F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54686CAA" w14:textId="77777777" w:rsidR="00E46720" w:rsidRPr="0083403F" w:rsidRDefault="00551CD3" w:rsidP="00E4672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3403F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83403F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83403F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E46720" w:rsidRPr="0083403F">
              <w:rPr>
                <w:rFonts w:eastAsia="Times New Roman"/>
                <w:b/>
                <w:bCs/>
                <w:lang w:val="en-US" w:eastAsia="pl-PL"/>
              </w:rPr>
              <w:t>Uwarunkowania</w:t>
            </w:r>
            <w:proofErr w:type="spellEnd"/>
            <w:r w:rsidR="00E46720" w:rsidRPr="0083403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E46720" w:rsidRPr="0083403F">
              <w:rPr>
                <w:rFonts w:eastAsia="Times New Roman"/>
                <w:b/>
                <w:bCs/>
                <w:lang w:val="en-US" w:eastAsia="pl-PL"/>
              </w:rPr>
              <w:t>biznesu</w:t>
            </w:r>
            <w:proofErr w:type="spellEnd"/>
            <w:r w:rsidR="00E46720" w:rsidRPr="0083403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E46720" w:rsidRPr="0083403F">
              <w:rPr>
                <w:rFonts w:eastAsia="Times New Roman"/>
                <w:b/>
                <w:bCs/>
                <w:lang w:val="en-US" w:eastAsia="pl-PL"/>
              </w:rPr>
              <w:t>i</w:t>
            </w:r>
            <w:proofErr w:type="spellEnd"/>
            <w:r w:rsidR="00E46720" w:rsidRPr="0083403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E46720" w:rsidRPr="0083403F">
              <w:rPr>
                <w:rFonts w:eastAsia="Times New Roman"/>
                <w:b/>
                <w:bCs/>
                <w:lang w:val="en-US" w:eastAsia="pl-PL"/>
              </w:rPr>
              <w:t>rozwój</w:t>
            </w:r>
            <w:proofErr w:type="spellEnd"/>
            <w:r w:rsidR="00E46720" w:rsidRPr="0083403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E46720" w:rsidRPr="0083403F">
              <w:rPr>
                <w:rFonts w:eastAsia="Times New Roman"/>
                <w:b/>
                <w:bCs/>
                <w:lang w:val="en-US" w:eastAsia="pl-PL"/>
              </w:rPr>
              <w:t>organizacji</w:t>
            </w:r>
            <w:proofErr w:type="spellEnd"/>
          </w:p>
          <w:p w14:paraId="34FD3009" w14:textId="5E462609" w:rsidR="00EF174F" w:rsidRPr="0083403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3403F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83403F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83403F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EF174F" w:rsidRPr="0083403F">
              <w:rPr>
                <w:b/>
                <w:lang w:val="en-GB"/>
              </w:rPr>
              <w:t xml:space="preserve"> </w:t>
            </w:r>
            <w:r w:rsidR="00EF174F" w:rsidRPr="0083403F">
              <w:rPr>
                <w:rFonts w:eastAsia="Times New Roman"/>
                <w:b/>
                <w:bCs/>
                <w:lang w:val="en-US" w:eastAsia="pl-PL"/>
              </w:rPr>
              <w:t xml:space="preserve">Business conditions and organization development </w:t>
            </w:r>
          </w:p>
          <w:p w14:paraId="1524F8BF" w14:textId="1AAF7A11" w:rsidR="00551CD3" w:rsidRPr="0083403F" w:rsidRDefault="00EF174F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3403F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551CD3" w:rsidRPr="0083403F">
              <w:rPr>
                <w:rFonts w:eastAsia="Times New Roman"/>
                <w:b/>
                <w:bCs/>
                <w:lang w:val="en-US" w:eastAsia="pl-PL"/>
              </w:rPr>
              <w:t>ain</w:t>
            </w:r>
            <w:r w:rsidR="00CA2DA5" w:rsidRPr="0083403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51CD3" w:rsidRPr="0083403F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83403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51CD3" w:rsidRPr="0083403F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83403F" w:rsidRPr="0083403F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83403F" w:rsidRPr="0083403F">
              <w:rPr>
                <w:rFonts w:eastAsia="Times New Roman"/>
                <w:b/>
                <w:bCs/>
                <w:lang w:val="en-US" w:eastAsia="pl-PL"/>
              </w:rPr>
              <w:t>anagement</w:t>
            </w:r>
          </w:p>
          <w:p w14:paraId="46677DAB" w14:textId="134B0673" w:rsidR="00551CD3" w:rsidRPr="0083403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3403F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3403F" w:rsidRPr="0083403F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0B4CF180" w14:textId="34195ABB" w:rsidR="003C337D" w:rsidRPr="0083403F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3403F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21D96FF4" w14:textId="45C20915" w:rsidR="00551CD3" w:rsidRPr="0083403F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3403F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1st, full-time </w:t>
            </w:r>
          </w:p>
          <w:p w14:paraId="2DA89CD0" w14:textId="0A6F8F84" w:rsidR="00551CD3" w:rsidRPr="0083403F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3403F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3894A1BE" w14:textId="74E1643C" w:rsidR="00551CD3" w:rsidRPr="0083403F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3403F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243758" w:rsidRPr="0083403F">
              <w:rPr>
                <w:rFonts w:eastAsia="Times New Roman"/>
                <w:b/>
                <w:bCs/>
                <w:lang w:val="en-US" w:eastAsia="pl-PL"/>
              </w:rPr>
              <w:t>FBZ0342</w:t>
            </w:r>
          </w:p>
          <w:p w14:paraId="390DC91F" w14:textId="3EC7181C" w:rsidR="00551CD3" w:rsidRPr="00551CD3" w:rsidRDefault="0059415C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  <w:bookmarkStart w:id="1" w:name="_GoBack"/>
            <w:bookmarkEnd w:id="1"/>
          </w:p>
        </w:tc>
      </w:tr>
    </w:tbl>
    <w:p w14:paraId="7644B03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9"/>
        <w:gridCol w:w="1232"/>
        <w:gridCol w:w="1052"/>
        <w:gridCol w:w="1227"/>
        <w:gridCol w:w="1232"/>
        <w:gridCol w:w="1093"/>
      </w:tblGrid>
      <w:tr w:rsidR="00551CD3" w:rsidRPr="00551CD3" w14:paraId="3C0DAE9D" w14:textId="77777777" w:rsidTr="00FF6BA7">
        <w:tc>
          <w:tcPr>
            <w:tcW w:w="2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29C0A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D1361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13EAC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222AB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CD42D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8ADB5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FF6BA7" w:rsidRPr="006824F2" w14:paraId="613EA742" w14:textId="77777777" w:rsidTr="0008341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F08962" w14:textId="2A4ED8BA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37853" w14:textId="76CB7194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BBEE94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BC894C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EBE0CF" w14:textId="45261BB2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1C2184" w14:textId="2F2E9D21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F6BA7" w:rsidRPr="006824F2" w14:paraId="34F1A5AB" w14:textId="77777777" w:rsidTr="0008341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A374CE" w14:textId="29514E1E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C4D6E9" w14:textId="75D142C2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75547B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36B01F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0F935E" w14:textId="62015401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956287" w14:textId="28A6FD54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F6BA7" w:rsidRPr="00551CD3" w14:paraId="59332E67" w14:textId="77777777" w:rsidTr="008340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6D55AE" w14:textId="2B4C495B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7CD5C5" w14:textId="286620D9" w:rsidR="00FF6BA7" w:rsidRPr="00FF6BA7" w:rsidRDefault="00FF6BA7" w:rsidP="0083403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FF6BA7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FF6BA7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FF6BA7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1AD13" w14:textId="2A94D49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988D1" w14:textId="3969CAC6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2AEBD" w14:textId="5F8C7495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FF6BA7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FF6BA7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FF6BA7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F66952" w14:textId="58EA8E81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FF6BA7" w:rsidRPr="0083403F" w14:paraId="78A07D87" w14:textId="77777777" w:rsidTr="0008341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88076D" w14:textId="7D656B8C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91AA8D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48C7C8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24EDFF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CAF4CD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1E39E9" w14:textId="438917DE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F6BA7" w:rsidRPr="00551CD3" w14:paraId="33E5E26D" w14:textId="77777777" w:rsidTr="0008341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FC94BC" w14:textId="35FCEFD2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E2D154" w14:textId="734AD62A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8565F9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A5CEDC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D99C0" w14:textId="0E5D6B11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002DB2" w14:textId="6635B8BC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FF6BA7" w:rsidRPr="006824F2" w14:paraId="64A7A9FD" w14:textId="77777777" w:rsidTr="0008341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2C447F" w14:textId="4053B439" w:rsidR="00FF6BA7" w:rsidRPr="00551CD3" w:rsidRDefault="00FF6BA7" w:rsidP="00FF6BA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4C67E5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3A9907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0D7D68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90CCC7" w14:textId="30E130A3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0CF1DE" w14:textId="0AC19A93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F6BA7" w:rsidRPr="006824F2" w14:paraId="3FE34F33" w14:textId="77777777" w:rsidTr="0008341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312EAC" w14:textId="66A2B333" w:rsidR="00FF6BA7" w:rsidRPr="00551CD3" w:rsidRDefault="00FF6BA7" w:rsidP="00FF6BA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D83534" w14:textId="1907015F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7DF8FD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C5C75F" w14:textId="77777777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7E4999" w14:textId="4A139F4D" w:rsidR="00FF6BA7" w:rsidRPr="00551CD3" w:rsidRDefault="00FF6BA7" w:rsidP="008340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DA545D" w14:textId="69225EFB" w:rsidR="00FF6BA7" w:rsidRPr="00551CD3" w:rsidRDefault="00FF6BA7" w:rsidP="00FF6BA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0E622216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3403F" w14:paraId="04EB601E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C24F33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42EFCF2A" w14:textId="16E60343" w:rsidR="00551CD3" w:rsidRPr="00892D94" w:rsidRDefault="00551CD3" w:rsidP="00892D94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892D94">
              <w:rPr>
                <w:rFonts w:eastAsia="Times New Roman"/>
                <w:lang w:val="en-GB" w:eastAsia="pl-PL"/>
              </w:rPr>
              <w:t xml:space="preserve">1. </w:t>
            </w:r>
            <w:r w:rsidR="00892D94" w:rsidRPr="00892D94">
              <w:rPr>
                <w:rFonts w:eastAsia="Times New Roman"/>
                <w:lang w:val="en-GB" w:eastAsia="pl-PL"/>
              </w:rPr>
              <w:t>The student should have basic management knowledge</w:t>
            </w:r>
            <w:r w:rsidRPr="00892D94">
              <w:rPr>
                <w:rFonts w:eastAsia="Times New Roman"/>
                <w:lang w:val="en-GB" w:eastAsia="pl-PL"/>
              </w:rPr>
              <w:t xml:space="preserve"> </w:t>
            </w:r>
          </w:p>
        </w:tc>
      </w:tr>
    </w:tbl>
    <w:p w14:paraId="54D31AEA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83403F" w14:paraId="3CAAD74A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BC6FCE" w14:textId="77777777" w:rsidR="00551CD3" w:rsidRPr="00892D94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892D94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3149DE1E" w14:textId="77777777" w:rsidR="00892D94" w:rsidRPr="00892D94" w:rsidRDefault="00892D94" w:rsidP="00892D94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892D94">
              <w:rPr>
                <w:rFonts w:eastAsia="Times New Roman"/>
                <w:sz w:val="22"/>
                <w:lang w:val="en-GB" w:eastAsia="pl-PL"/>
              </w:rPr>
              <w:t>C1 Gaining knowledge and familiarizing students with the problems of initiating business operations</w:t>
            </w:r>
          </w:p>
          <w:p w14:paraId="01C34E98" w14:textId="79DAEBED" w:rsidR="00551CD3" w:rsidRPr="00892D94" w:rsidRDefault="00892D94" w:rsidP="00892D9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92D94">
              <w:rPr>
                <w:rFonts w:eastAsia="Times New Roman"/>
                <w:sz w:val="22"/>
                <w:lang w:val="en-GB" w:eastAsia="pl-PL"/>
              </w:rPr>
              <w:t>C2 Acquiring the skills to plan and set up a business, as well as conduct business in accordance with applicable law.</w:t>
            </w:r>
          </w:p>
        </w:tc>
      </w:tr>
    </w:tbl>
    <w:p w14:paraId="011202F6" w14:textId="77777777" w:rsidR="00551CD3" w:rsidRPr="00892D9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3403F" w14:paraId="250A6E47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085004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78F26937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7918BE1F" w14:textId="3EE24F78" w:rsidR="002520AF" w:rsidRPr="002520AF" w:rsidRDefault="002520AF" w:rsidP="002520AF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2520AF">
              <w:rPr>
                <w:rFonts w:eastAsia="Times New Roman"/>
                <w:lang w:val="en-GB" w:eastAsia="pl-PL"/>
              </w:rPr>
              <w:t xml:space="preserve">PEK_ W01 </w:t>
            </w:r>
            <w:r w:rsidR="00AF03E0">
              <w:rPr>
                <w:rFonts w:eastAsia="Times New Roman"/>
                <w:lang w:val="en-GB" w:eastAsia="pl-PL"/>
              </w:rPr>
              <w:t>H</w:t>
            </w:r>
            <w:r w:rsidRPr="002520AF">
              <w:rPr>
                <w:rFonts w:eastAsia="Times New Roman"/>
                <w:lang w:val="en-GB" w:eastAsia="pl-PL"/>
              </w:rPr>
              <w:t>ave structured knowledge in the field of creating and running a business in the aspect of creating new and innovative enterprises,</w:t>
            </w:r>
          </w:p>
          <w:p w14:paraId="4542B2CF" w14:textId="710DB92B" w:rsidR="002520AF" w:rsidRPr="002520AF" w:rsidRDefault="002520AF" w:rsidP="002520AF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2520AF">
              <w:rPr>
                <w:rFonts w:eastAsia="Times New Roman"/>
                <w:lang w:val="en-GB" w:eastAsia="pl-PL"/>
              </w:rPr>
              <w:t xml:space="preserve">PEK_W02 </w:t>
            </w:r>
            <w:r w:rsidR="00AF03E0">
              <w:rPr>
                <w:rFonts w:eastAsia="Times New Roman"/>
                <w:lang w:val="en-GB" w:eastAsia="pl-PL"/>
              </w:rPr>
              <w:t>C</w:t>
            </w:r>
            <w:r w:rsidRPr="002520AF">
              <w:rPr>
                <w:rFonts w:eastAsia="Times New Roman"/>
                <w:lang w:val="en-GB" w:eastAsia="pl-PL"/>
              </w:rPr>
              <w:t>haracterize and know the basic tools used in the process of planning, initiating, creating and developing an innovative business,</w:t>
            </w:r>
          </w:p>
          <w:p w14:paraId="5E58E22B" w14:textId="26BE9A9F" w:rsidR="002520AF" w:rsidRDefault="002520AF" w:rsidP="002520AF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2520AF">
              <w:rPr>
                <w:rFonts w:eastAsia="Times New Roman"/>
                <w:lang w:val="en-GB" w:eastAsia="pl-PL"/>
              </w:rPr>
              <w:t xml:space="preserve">PEK_W03 </w:t>
            </w:r>
            <w:r w:rsidR="00AF03E0">
              <w:rPr>
                <w:rFonts w:eastAsia="Times New Roman"/>
                <w:lang w:val="en-GB" w:eastAsia="pl-PL"/>
              </w:rPr>
              <w:t>C</w:t>
            </w:r>
            <w:r w:rsidRPr="002520AF">
              <w:rPr>
                <w:rFonts w:eastAsia="Times New Roman"/>
                <w:lang w:val="en-GB" w:eastAsia="pl-PL"/>
              </w:rPr>
              <w:t>haracterize and know the basic tools used in the process of planning, initiating, creating and developing an innovative business,</w:t>
            </w:r>
          </w:p>
          <w:p w14:paraId="20E2FAA7" w14:textId="77777777" w:rsidR="002520AF" w:rsidRDefault="002520AF" w:rsidP="002520AF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14:paraId="76C53396" w14:textId="12E972BA" w:rsidR="00551CD3" w:rsidRPr="002520AF" w:rsidRDefault="00551CD3" w:rsidP="002520AF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2520AF">
              <w:rPr>
                <w:rFonts w:eastAsia="Times New Roman"/>
                <w:lang w:val="en-GB" w:eastAsia="pl-PL"/>
              </w:rPr>
              <w:t>relating to skills:</w:t>
            </w:r>
          </w:p>
          <w:p w14:paraId="79402C25" w14:textId="77777777" w:rsidR="00AF03E0" w:rsidRPr="00AF03E0" w:rsidRDefault="00AF03E0" w:rsidP="00AF03E0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AF03E0">
              <w:rPr>
                <w:rFonts w:eastAsia="Times New Roman"/>
                <w:lang w:val="en-GB" w:eastAsia="pl-PL"/>
              </w:rPr>
              <w:t>PEK_U01 Is able to properly prepare a business plan, knows the structure and structure of the document,</w:t>
            </w:r>
          </w:p>
          <w:p w14:paraId="2DEA8AB8" w14:textId="0DCDA975" w:rsidR="00AF03E0" w:rsidRPr="00AF03E0" w:rsidRDefault="00AF03E0" w:rsidP="00AF03E0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AF03E0">
              <w:rPr>
                <w:rFonts w:eastAsia="Times New Roman"/>
                <w:lang w:val="en-GB" w:eastAsia="pl-PL"/>
              </w:rPr>
              <w:lastRenderedPageBreak/>
              <w:t xml:space="preserve">PEK_U02 </w:t>
            </w:r>
            <w:r>
              <w:rPr>
                <w:rFonts w:eastAsia="Times New Roman"/>
                <w:lang w:val="en-GB" w:eastAsia="pl-PL"/>
              </w:rPr>
              <w:t>I</w:t>
            </w:r>
            <w:r w:rsidRPr="00AF03E0">
              <w:rPr>
                <w:rFonts w:eastAsia="Times New Roman"/>
                <w:lang w:val="en-GB" w:eastAsia="pl-PL"/>
              </w:rPr>
              <w:t xml:space="preserve">s able to, in practice, perform cost calculations and perform cost </w:t>
            </w:r>
            <w:proofErr w:type="spellStart"/>
            <w:r w:rsidRPr="00AF03E0">
              <w:rPr>
                <w:rFonts w:eastAsia="Times New Roman"/>
                <w:lang w:val="en-GB" w:eastAsia="pl-PL"/>
              </w:rPr>
              <w:t>analyzes</w:t>
            </w:r>
            <w:proofErr w:type="spellEnd"/>
            <w:r w:rsidRPr="00AF03E0">
              <w:rPr>
                <w:rFonts w:eastAsia="Times New Roman"/>
                <w:lang w:val="en-GB" w:eastAsia="pl-PL"/>
              </w:rPr>
              <w:t>, their planning, forecasting and optimizatio</w:t>
            </w:r>
            <w:r>
              <w:rPr>
                <w:rFonts w:eastAsia="Times New Roman"/>
                <w:lang w:val="en-GB" w:eastAsia="pl-PL"/>
              </w:rPr>
              <w:t>n,</w:t>
            </w:r>
          </w:p>
          <w:p w14:paraId="0857ECD6" w14:textId="6815D403" w:rsidR="00E1445E" w:rsidRDefault="00AF03E0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AF03E0">
              <w:rPr>
                <w:rFonts w:eastAsia="Times New Roman"/>
                <w:lang w:val="en-GB" w:eastAsia="pl-PL"/>
              </w:rPr>
              <w:t xml:space="preserve">PEK_U03 </w:t>
            </w:r>
            <w:r>
              <w:rPr>
                <w:rFonts w:eastAsia="Times New Roman"/>
                <w:lang w:val="en-GB" w:eastAsia="pl-PL"/>
              </w:rPr>
              <w:t>H</w:t>
            </w:r>
            <w:r w:rsidRPr="00AF03E0">
              <w:rPr>
                <w:rFonts w:eastAsia="Times New Roman"/>
                <w:lang w:val="en-GB" w:eastAsia="pl-PL"/>
              </w:rPr>
              <w:t>ave the skills to recognize the interrelationships between individual elements of a business plan (organizational, strategic, marketing</w:t>
            </w:r>
            <w:r w:rsidR="00E1445E">
              <w:rPr>
                <w:rFonts w:eastAsia="Times New Roman"/>
                <w:lang w:val="en-GB" w:eastAsia="pl-PL"/>
              </w:rPr>
              <w:t>, financial and organizational),</w:t>
            </w:r>
          </w:p>
          <w:p w14:paraId="2A3FAE7E" w14:textId="77777777" w:rsidR="00E1445E" w:rsidRDefault="00E1445E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14:paraId="151EA081" w14:textId="302583D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78C06734" w14:textId="1030A2B8" w:rsidR="00E1445E" w:rsidRPr="00E1445E" w:rsidRDefault="001029F4" w:rsidP="00E1445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PEK_K01 I</w:t>
            </w:r>
            <w:r w:rsidR="00E1445E" w:rsidRPr="00E1445E">
              <w:rPr>
                <w:rFonts w:eastAsia="Times New Roman"/>
                <w:lang w:val="en-US" w:eastAsia="pl-PL"/>
              </w:rPr>
              <w:t>s aware of the imp</w:t>
            </w:r>
            <w:r>
              <w:rPr>
                <w:rFonts w:eastAsia="Times New Roman"/>
                <w:lang w:val="en-US" w:eastAsia="pl-PL"/>
              </w:rPr>
              <w:t xml:space="preserve">ortance of the SME sector </w:t>
            </w:r>
            <w:r w:rsidR="00E1445E" w:rsidRPr="00E1445E">
              <w:rPr>
                <w:rFonts w:eastAsia="Times New Roman"/>
                <w:lang w:val="en-US" w:eastAsia="pl-PL"/>
              </w:rPr>
              <w:t>in business practice</w:t>
            </w:r>
            <w:r>
              <w:rPr>
                <w:rFonts w:eastAsia="Times New Roman"/>
                <w:lang w:val="en-US" w:eastAsia="pl-PL"/>
              </w:rPr>
              <w:t>,</w:t>
            </w:r>
          </w:p>
          <w:p w14:paraId="084422FD" w14:textId="729F30A7" w:rsidR="00E1445E" w:rsidRPr="00E1445E" w:rsidRDefault="00E1445E" w:rsidP="00E1445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1445E">
              <w:rPr>
                <w:rFonts w:eastAsia="Times New Roman"/>
                <w:lang w:val="en-US" w:eastAsia="pl-PL"/>
              </w:rPr>
              <w:t xml:space="preserve">PEK_K02 </w:t>
            </w:r>
            <w:r w:rsidR="001029F4">
              <w:rPr>
                <w:rFonts w:eastAsia="Times New Roman"/>
                <w:lang w:val="en-US" w:eastAsia="pl-PL"/>
              </w:rPr>
              <w:t>U</w:t>
            </w:r>
            <w:r w:rsidRPr="00E1445E">
              <w:rPr>
                <w:rFonts w:eastAsia="Times New Roman"/>
                <w:lang w:val="en-US" w:eastAsia="pl-PL"/>
              </w:rPr>
              <w:t>nderstands the need to constantly improve their own knowledge</w:t>
            </w:r>
            <w:r w:rsidR="001029F4">
              <w:rPr>
                <w:rFonts w:eastAsia="Times New Roman"/>
                <w:lang w:val="en-US" w:eastAsia="pl-PL"/>
              </w:rPr>
              <w:t>,</w:t>
            </w:r>
          </w:p>
          <w:p w14:paraId="4C319413" w14:textId="6F0AA051" w:rsidR="00551CD3" w:rsidRPr="00E1445E" w:rsidRDefault="00E1445E" w:rsidP="001029F4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E1445E">
              <w:rPr>
                <w:rFonts w:eastAsia="Times New Roman"/>
                <w:lang w:val="en-US" w:eastAsia="pl-PL"/>
              </w:rPr>
              <w:t xml:space="preserve">PEK_K03 </w:t>
            </w:r>
            <w:r w:rsidR="001029F4">
              <w:rPr>
                <w:rFonts w:eastAsia="Times New Roman"/>
                <w:lang w:val="en-US" w:eastAsia="pl-PL"/>
              </w:rPr>
              <w:t>I</w:t>
            </w:r>
            <w:r w:rsidRPr="00E1445E">
              <w:rPr>
                <w:rFonts w:eastAsia="Times New Roman"/>
                <w:lang w:val="en-US" w:eastAsia="pl-PL"/>
              </w:rPr>
              <w:t>s aware of the ethical obligations related to the role of the entrepreneur</w:t>
            </w:r>
            <w:r w:rsidR="001029F4">
              <w:rPr>
                <w:rFonts w:eastAsia="Times New Roman"/>
                <w:lang w:val="en-US" w:eastAsia="pl-PL"/>
              </w:rPr>
              <w:t>.</w:t>
            </w:r>
          </w:p>
        </w:tc>
      </w:tr>
    </w:tbl>
    <w:p w14:paraId="1C355750" w14:textId="77777777" w:rsidR="00551CD3" w:rsidRPr="00E1445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0E109667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635069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0EE02F5A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D66A11F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3FE279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A87D7D" w:rsidRPr="00551CD3" w14:paraId="01CA0F1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8538AE" w14:textId="77777777" w:rsidR="00A87D7D" w:rsidRPr="00FA2E7A" w:rsidRDefault="00A87D7D" w:rsidP="00A87D7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6168E5" w14:textId="31757884" w:rsidR="00A87D7D" w:rsidRPr="00A87D7D" w:rsidRDefault="00A87D7D" w:rsidP="00A87D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 xml:space="preserve">A business plan as the basis for obtaining </w:t>
            </w:r>
            <w:r w:rsidR="00E7385A" w:rsidRPr="00A87D7D">
              <w:rPr>
                <w:rFonts w:eastAsia="Times New Roman"/>
                <w:sz w:val="22"/>
                <w:szCs w:val="22"/>
                <w:lang w:val="en-GB" w:eastAsia="pl-PL"/>
              </w:rPr>
              <w:t>investment-financing</w:t>
            </w: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 xml:space="preserve"> sources or obtaining funds for establishing a business in the form of a </w:t>
            </w:r>
            <w:r w:rsidR="00E7385A" w:rsidRPr="00A87D7D">
              <w:rPr>
                <w:rFonts w:eastAsia="Times New Roman"/>
                <w:sz w:val="22"/>
                <w:szCs w:val="22"/>
                <w:lang w:val="en-GB" w:eastAsia="pl-PL"/>
              </w:rPr>
              <w:t>start-up</w:t>
            </w: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>.</w:t>
            </w:r>
          </w:p>
          <w:p w14:paraId="70021BB7" w14:textId="0E6BADFC" w:rsidR="00A87D7D" w:rsidRPr="00A87D7D" w:rsidRDefault="00A87D7D" w:rsidP="00A87D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E7385A">
              <w:rPr>
                <w:rFonts w:eastAsia="Times New Roman"/>
                <w:sz w:val="22"/>
                <w:szCs w:val="22"/>
                <w:lang w:val="en-GB" w:eastAsia="pl-PL"/>
              </w:rPr>
              <w:t>W</w:t>
            </w: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>hat a business plan is and why a document is being prepared.</w:t>
            </w:r>
          </w:p>
          <w:p w14:paraId="1BEE2582" w14:textId="618F827A" w:rsidR="00A87D7D" w:rsidRPr="00A87D7D" w:rsidRDefault="00A87D7D" w:rsidP="00A87D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E7385A">
              <w:rPr>
                <w:rFonts w:eastAsia="Times New Roman"/>
                <w:sz w:val="22"/>
                <w:szCs w:val="22"/>
                <w:lang w:val="en-GB" w:eastAsia="pl-PL"/>
              </w:rPr>
              <w:t>B</w:t>
            </w: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>asic business plan functions (internal and external).</w:t>
            </w:r>
          </w:p>
          <w:p w14:paraId="1A21A09B" w14:textId="1EC20652" w:rsidR="00A87D7D" w:rsidRPr="00A87D7D" w:rsidRDefault="00A87D7D" w:rsidP="00A87D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E7385A">
              <w:rPr>
                <w:rFonts w:eastAsia="Times New Roman"/>
                <w:sz w:val="22"/>
                <w:szCs w:val="22"/>
                <w:lang w:val="en-GB" w:eastAsia="pl-PL"/>
              </w:rPr>
              <w:t>B</w:t>
            </w: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>usiness plan structure.</w:t>
            </w:r>
          </w:p>
          <w:p w14:paraId="171B0C83" w14:textId="0815FA86" w:rsidR="00A87D7D" w:rsidRPr="00A87D7D" w:rsidRDefault="00A87D7D" w:rsidP="00A87D7D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E7385A">
              <w:rPr>
                <w:rFonts w:eastAsia="Times New Roman"/>
                <w:sz w:val="22"/>
                <w:szCs w:val="22"/>
                <w:lang w:val="en-GB" w:eastAsia="pl-PL"/>
              </w:rPr>
              <w:t>B</w:t>
            </w: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>usiness plan components.</w:t>
            </w:r>
          </w:p>
          <w:p w14:paraId="16DC52C4" w14:textId="7C79830E" w:rsidR="00A87D7D" w:rsidRPr="00A87D7D" w:rsidRDefault="00A87D7D" w:rsidP="00E7385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E7385A">
              <w:rPr>
                <w:rFonts w:eastAsia="Times New Roman"/>
                <w:sz w:val="22"/>
                <w:szCs w:val="22"/>
                <w:lang w:val="en-GB" w:eastAsia="pl-PL"/>
              </w:rPr>
              <w:t>T</w:t>
            </w:r>
            <w:r w:rsidRPr="00A87D7D">
              <w:rPr>
                <w:rFonts w:eastAsia="Times New Roman"/>
                <w:sz w:val="22"/>
                <w:szCs w:val="22"/>
                <w:lang w:val="en-GB" w:eastAsia="pl-PL"/>
              </w:rPr>
              <w:t>he basics of preparing financial documentation</w:t>
            </w:r>
            <w:r w:rsidR="00E7385A">
              <w:rPr>
                <w:rFonts w:eastAsia="Times New Roman"/>
                <w:sz w:val="22"/>
                <w:szCs w:val="22"/>
                <w:lang w:val="en-GB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5FDDBB" w14:textId="265812C3" w:rsidR="00A87D7D" w:rsidRPr="00551CD3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A87D7D" w:rsidRPr="00551CD3" w14:paraId="1A792B15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B111F6" w14:textId="77777777" w:rsidR="00A87D7D" w:rsidRPr="00FA2E7A" w:rsidRDefault="00A87D7D" w:rsidP="00A87D7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542095" w14:textId="44EC6DCB" w:rsidR="00E7385A" w:rsidRPr="00E7385A" w:rsidRDefault="00E7385A" w:rsidP="00E7385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E7385A">
              <w:rPr>
                <w:rFonts w:eastAsia="Times New Roman"/>
                <w:sz w:val="22"/>
                <w:szCs w:val="22"/>
                <w:lang w:val="en-GB" w:eastAsia="pl-PL"/>
              </w:rPr>
              <w:t>The procedure for setting up a business:</w:t>
            </w:r>
          </w:p>
          <w:p w14:paraId="3A72C773" w14:textId="77777777" w:rsidR="00E7385A" w:rsidRPr="00E7385A" w:rsidRDefault="00E7385A" w:rsidP="00E7385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E7385A">
              <w:rPr>
                <w:rFonts w:eastAsia="Times New Roman"/>
                <w:sz w:val="22"/>
                <w:szCs w:val="22"/>
                <w:lang w:val="en-GB" w:eastAsia="pl-PL"/>
              </w:rPr>
              <w:t>• depending on the choice of organizational and legal form:</w:t>
            </w:r>
          </w:p>
          <w:p w14:paraId="605A6004" w14:textId="2759D5AE" w:rsidR="00E7385A" w:rsidRPr="00A9308A" w:rsidRDefault="00E7385A" w:rsidP="00A9308A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The procedure for setting up a sole proprietorship</w:t>
            </w:r>
            <w:r w:rsidR="001445D1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0622601C" w14:textId="625A20F2" w:rsidR="00E7385A" w:rsidRPr="00A9308A" w:rsidRDefault="00E7385A" w:rsidP="00A9308A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Procedure for establishing a civil law partnership</w:t>
            </w:r>
            <w:r w:rsidR="001445D1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6FCDBFCD" w14:textId="46A533E0" w:rsidR="00E7385A" w:rsidRPr="00A9308A" w:rsidRDefault="00E7385A" w:rsidP="00A9308A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The procedure for establishing personal commercial companies</w:t>
            </w:r>
            <w:r w:rsidR="001445D1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43440D10" w14:textId="2B1E8AC4" w:rsidR="00E7385A" w:rsidRPr="00A9308A" w:rsidRDefault="00E7385A" w:rsidP="00A9308A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Procedure for establishing a capital company</w:t>
            </w:r>
            <w:r w:rsidR="001445D1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070ADDD8" w14:textId="7345EE9E" w:rsidR="00A87D7D" w:rsidRPr="00FA2E7A" w:rsidRDefault="00E7385A" w:rsidP="00E7385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7385A">
              <w:rPr>
                <w:rFonts w:eastAsia="Times New Roman"/>
                <w:sz w:val="22"/>
                <w:szCs w:val="22"/>
                <w:lang w:eastAsia="pl-PL"/>
              </w:rPr>
              <w:t xml:space="preserve">• by </w:t>
            </w:r>
            <w:proofErr w:type="spellStart"/>
            <w:r w:rsidRPr="00E7385A">
              <w:rPr>
                <w:rFonts w:eastAsia="Times New Roman"/>
                <w:sz w:val="22"/>
                <w:szCs w:val="22"/>
                <w:lang w:eastAsia="pl-PL"/>
              </w:rPr>
              <w:t>foreigners</w:t>
            </w:r>
            <w:proofErr w:type="spellEnd"/>
            <w:r w:rsidRPr="00E7385A">
              <w:rPr>
                <w:rFonts w:eastAsia="Times New Roman"/>
                <w:sz w:val="22"/>
                <w:szCs w:val="22"/>
                <w:lang w:eastAsia="pl-PL"/>
              </w:rPr>
              <w:t xml:space="preserve">: </w:t>
            </w:r>
            <w:proofErr w:type="spellStart"/>
            <w:r w:rsidRPr="00E7385A">
              <w:rPr>
                <w:rFonts w:eastAsia="Times New Roman"/>
                <w:sz w:val="22"/>
                <w:szCs w:val="22"/>
                <w:lang w:eastAsia="pl-PL"/>
              </w:rPr>
              <w:t>Residence</w:t>
            </w:r>
            <w:proofErr w:type="spellEnd"/>
            <w:r w:rsidRPr="00E7385A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E7385A">
              <w:rPr>
                <w:rFonts w:eastAsia="Times New Roman"/>
                <w:sz w:val="22"/>
                <w:szCs w:val="22"/>
                <w:lang w:eastAsia="pl-PL"/>
              </w:rPr>
              <w:t>certificate</w:t>
            </w:r>
            <w:proofErr w:type="spellEnd"/>
            <w:r w:rsidR="001445D1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ED58EC" w14:textId="1BD47C8A" w:rsidR="00A87D7D" w:rsidRPr="00551CD3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A87D7D" w:rsidRPr="00551CD3" w14:paraId="7595D09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7673D6" w14:textId="77777777" w:rsidR="00A87D7D" w:rsidRPr="00FA2E7A" w:rsidRDefault="00A87D7D" w:rsidP="00A87D7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C43C3B8" w14:textId="0FDFC11B" w:rsidR="001445D1" w:rsidRPr="001445D1" w:rsidRDefault="001445D1" w:rsidP="001445D1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1445D1">
              <w:rPr>
                <w:rFonts w:eastAsia="Times New Roman"/>
                <w:sz w:val="22"/>
                <w:szCs w:val="22"/>
                <w:lang w:val="en-GB" w:eastAsia="pl-PL"/>
              </w:rPr>
              <w:t>The costs of setting up and running a business, as well as corporate tax relief</w:t>
            </w:r>
          </w:p>
          <w:p w14:paraId="1EB81322" w14:textId="15FFEDF8" w:rsidR="001445D1" w:rsidRPr="001445D1" w:rsidRDefault="001445D1" w:rsidP="001445D1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1445D1">
              <w:rPr>
                <w:rFonts w:eastAsia="Times New Roman"/>
                <w:sz w:val="22"/>
                <w:szCs w:val="22"/>
                <w:lang w:val="en-GB" w:eastAsia="pl-PL"/>
              </w:rPr>
              <w:t>• Set up costs</w:t>
            </w:r>
            <w:r w:rsidR="00585440">
              <w:rPr>
                <w:rFonts w:eastAsia="Times New Roman"/>
                <w:sz w:val="22"/>
                <w:szCs w:val="22"/>
                <w:lang w:val="en-GB" w:eastAsia="pl-PL"/>
              </w:rPr>
              <w:t>:</w:t>
            </w:r>
          </w:p>
          <w:p w14:paraId="16C2B60D" w14:textId="49863D5A" w:rsidR="001445D1" w:rsidRPr="00A9308A" w:rsidRDefault="001445D1" w:rsidP="00A9308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The cost of registering with ZUS</w:t>
            </w:r>
            <w:r w:rsidR="00585440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46CEDB20" w14:textId="26CF4B42" w:rsidR="001445D1" w:rsidRPr="00A9308A" w:rsidRDefault="001445D1" w:rsidP="00A9308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Other operating costs</w:t>
            </w:r>
            <w:r w:rsidR="00585440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08B942A1" w14:textId="3FF6E9F6" w:rsidR="001445D1" w:rsidRPr="00A9308A" w:rsidRDefault="001445D1" w:rsidP="00A9308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Costs of tax on civil-legal PCC transactions and notary fees</w:t>
            </w:r>
            <w:r w:rsidR="00585440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463DD276" w14:textId="7A247244" w:rsidR="001445D1" w:rsidRPr="00A9308A" w:rsidRDefault="001445D1" w:rsidP="00A9308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Obligation to have a company bank account</w:t>
            </w:r>
            <w:r w:rsidR="00585440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4CBFC6A4" w14:textId="7562CF0C" w:rsidR="001445D1" w:rsidRPr="00A9308A" w:rsidRDefault="001445D1" w:rsidP="00A9308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Other costs related to running a business</w:t>
            </w:r>
            <w:r w:rsidR="00585440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7434703F" w14:textId="20E044E5" w:rsidR="001445D1" w:rsidRPr="00A9308A" w:rsidRDefault="001445D1" w:rsidP="00A9308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Discount for starters for entrepreneurs</w:t>
            </w:r>
            <w:r w:rsidR="00585440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1AC30598" w14:textId="3E102213" w:rsidR="001445D1" w:rsidRPr="00A9308A" w:rsidRDefault="001445D1" w:rsidP="00A9308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Tax breaks for entrepreneurs</w:t>
            </w:r>
            <w:r w:rsidR="00585440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1C469CDB" w14:textId="44F97A38" w:rsidR="00A87D7D" w:rsidRPr="001445D1" w:rsidRDefault="001445D1" w:rsidP="000E68AE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1445D1">
              <w:rPr>
                <w:rFonts w:eastAsia="Times New Roman"/>
                <w:sz w:val="22"/>
                <w:szCs w:val="22"/>
                <w:lang w:val="en-GB" w:eastAsia="pl-PL"/>
              </w:rPr>
              <w:t>• Running costs</w:t>
            </w:r>
            <w:r w:rsidR="000E68AE">
              <w:rPr>
                <w:rFonts w:eastAsia="Times New Roman"/>
                <w:sz w:val="22"/>
                <w:szCs w:val="22"/>
                <w:lang w:val="en-GB" w:eastAsia="pl-PL"/>
              </w:rPr>
              <w:t>-</w:t>
            </w:r>
            <w:r w:rsidRPr="001445D1">
              <w:rPr>
                <w:rFonts w:eastAsia="Times New Roman"/>
                <w:sz w:val="22"/>
                <w:szCs w:val="22"/>
                <w:lang w:val="en-GB" w:eastAsia="pl-PL"/>
              </w:rPr>
              <w:t>for cost classification in various sections (for inventory valuation and financial result measurement, decision costs, by type of resources used)</w:t>
            </w:r>
            <w:r w:rsidR="000E68AE">
              <w:rPr>
                <w:rFonts w:eastAsia="Times New Roman"/>
                <w:sz w:val="22"/>
                <w:szCs w:val="22"/>
                <w:lang w:val="en-GB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FC354E" w14:textId="41BA685D" w:rsidR="00A87D7D" w:rsidRPr="00551CD3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A87D7D" w:rsidRPr="00551CD3" w14:paraId="5247AFC9" w14:textId="77777777" w:rsidTr="00B52AD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F6F45B6" w14:textId="77777777" w:rsidR="00A87D7D" w:rsidRPr="00FA2E7A" w:rsidRDefault="00A87D7D" w:rsidP="00A87D7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99F5D1" w14:textId="3558D995" w:rsidR="000E68AE" w:rsidRPr="000E68AE" w:rsidRDefault="000E68AE" w:rsidP="000E68AE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E68AE">
              <w:rPr>
                <w:rFonts w:eastAsia="Times New Roman"/>
                <w:sz w:val="22"/>
                <w:szCs w:val="22"/>
                <w:lang w:val="en-GB" w:eastAsia="pl-PL"/>
              </w:rPr>
              <w:t>Entrepreneur's obligations towards ZUS or KRUS in the context of agricultural business activity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:</w:t>
            </w:r>
          </w:p>
          <w:p w14:paraId="44780C79" w14:textId="03C38C0A" w:rsidR="000E68AE" w:rsidRPr="000E68AE" w:rsidRDefault="000E68AE" w:rsidP="000E68AE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E68AE">
              <w:rPr>
                <w:rFonts w:eastAsia="Times New Roman"/>
                <w:sz w:val="22"/>
                <w:szCs w:val="22"/>
                <w:lang w:val="en-GB" w:eastAsia="pl-PL"/>
              </w:rPr>
              <w:t>• ZUS in the context of gainful activity</w:t>
            </w:r>
            <w:r w:rsidR="00D2044F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4C83449D" w14:textId="7FE002E4" w:rsidR="000E68AE" w:rsidRPr="000E68AE" w:rsidRDefault="000E68AE" w:rsidP="000E68AE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E68AE">
              <w:rPr>
                <w:rFonts w:eastAsia="Times New Roman"/>
                <w:sz w:val="22"/>
                <w:szCs w:val="22"/>
                <w:lang w:val="en-GB" w:eastAsia="pl-PL"/>
              </w:rPr>
              <w:t>• ZUS in the context of non-agricultural business activity</w:t>
            </w:r>
            <w:r w:rsidR="00D2044F">
              <w:rPr>
                <w:rFonts w:eastAsia="Times New Roman"/>
                <w:sz w:val="22"/>
                <w:szCs w:val="22"/>
                <w:lang w:val="en-GB" w:eastAsia="pl-PL"/>
              </w:rPr>
              <w:t>:</w:t>
            </w:r>
          </w:p>
          <w:p w14:paraId="62EC1FE3" w14:textId="3D674D68" w:rsidR="000E68AE" w:rsidRPr="00A9308A" w:rsidRDefault="000E68AE" w:rsidP="00A930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Relief in paying ZUS contributions for beginning entrepreneurs</w:t>
            </w:r>
            <w:r w:rsidR="00D2044F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1790340A" w14:textId="11FE9396" w:rsidR="000E68AE" w:rsidRPr="00A9308A" w:rsidRDefault="000E68AE" w:rsidP="00A930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Preferential ZUS contributions for beginning entrepreneurs</w:t>
            </w:r>
            <w:r w:rsidR="00D2044F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12291EAE" w14:textId="4EF81F52" w:rsidR="000E68AE" w:rsidRPr="00A9308A" w:rsidRDefault="000E68AE" w:rsidP="00A930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Basic ZUS contributions</w:t>
            </w:r>
            <w:r w:rsidR="00D2044F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4E8AB1C8" w14:textId="5C8FC10E" w:rsidR="000E68AE" w:rsidRPr="00A9308A" w:rsidRDefault="000E68AE" w:rsidP="00A930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Reporting people who will be insured</w:t>
            </w:r>
            <w:r w:rsidR="00D2044F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39D324D1" w14:textId="25334D4F" w:rsidR="000E68AE" w:rsidRPr="00A9308A" w:rsidRDefault="00D2044F" w:rsidP="00A930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C</w:t>
            </w:r>
            <w:r w:rsidR="000E68AE" w:rsidRPr="00A9308A">
              <w:rPr>
                <w:rFonts w:eastAsia="Times New Roman"/>
                <w:sz w:val="22"/>
                <w:szCs w:val="22"/>
                <w:lang w:val="en-GB" w:eastAsia="pl-PL"/>
              </w:rPr>
              <w:t>hanges</w:t>
            </w: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743833A0" w14:textId="035E5425" w:rsidR="000E68AE" w:rsidRPr="000E68AE" w:rsidRDefault="000E68AE" w:rsidP="000E68AE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E68AE">
              <w:rPr>
                <w:rFonts w:eastAsia="Times New Roman"/>
                <w:sz w:val="22"/>
                <w:szCs w:val="22"/>
                <w:lang w:val="en-GB" w:eastAsia="pl-PL"/>
              </w:rPr>
              <w:t>• KRUS in the context of agricultural business activity</w:t>
            </w:r>
            <w:r w:rsidR="00D2044F">
              <w:rPr>
                <w:rFonts w:eastAsia="Times New Roman"/>
                <w:sz w:val="22"/>
                <w:szCs w:val="22"/>
                <w:lang w:val="en-GB" w:eastAsia="pl-PL"/>
              </w:rPr>
              <w:t>:</w:t>
            </w:r>
          </w:p>
          <w:p w14:paraId="2B2168D4" w14:textId="1CD4C4DC" w:rsidR="000E68AE" w:rsidRPr="00A9308A" w:rsidRDefault="000E68AE" w:rsidP="00A930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The amount of social security contributions for farmers</w:t>
            </w:r>
            <w:r w:rsidR="00D2044F" w:rsidRPr="00A9308A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3AD2147C" w14:textId="6AE8092A" w:rsidR="00A87D7D" w:rsidRPr="00A9308A" w:rsidRDefault="000E68AE" w:rsidP="00A9308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Farmer and business activity</w:t>
            </w:r>
            <w:r w:rsidR="00D2044F" w:rsidRPr="00A9308A">
              <w:rPr>
                <w:rFonts w:eastAsia="Times New Roman"/>
                <w:sz w:val="22"/>
                <w:szCs w:val="22"/>
                <w:lang w:val="en-GB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68A9D2" w14:textId="27429466" w:rsidR="00A87D7D" w:rsidRPr="00551CD3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A87D7D" w:rsidRPr="00551CD3" w14:paraId="2A9CA5A1" w14:textId="77777777" w:rsidTr="00B52AD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32F8B56" w14:textId="77777777" w:rsidR="00A87D7D" w:rsidRPr="00FA2E7A" w:rsidRDefault="00A87D7D" w:rsidP="00A87D7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1DE496C" w14:textId="7A83B627" w:rsidR="00A9308A" w:rsidRPr="00A9308A" w:rsidRDefault="00A9308A" w:rsidP="00A930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Obligations of the entrepreneur in relation to the Central Statistical Office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:</w:t>
            </w:r>
          </w:p>
          <w:p w14:paraId="17B364A4" w14:textId="29EFE97C" w:rsidR="00A9308A" w:rsidRPr="00A9308A" w:rsidRDefault="00A9308A" w:rsidP="00A930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• Applicable reporting forms and the procedure for completing them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5828A817" w14:textId="73DD0280" w:rsidR="00A9308A" w:rsidRPr="00A9308A" w:rsidRDefault="00A9308A" w:rsidP="00A930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lastRenderedPageBreak/>
              <w:t>• PRODPOL nomenclature - annual monthly statistics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2AC56342" w14:textId="00B5DB25" w:rsidR="00A9308A" w:rsidRPr="00A9308A" w:rsidRDefault="00A9308A" w:rsidP="00A930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• Classification of professions and specialties - used in employment statistical reporting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7201297F" w14:textId="5BA4CA9E" w:rsidR="00A87D7D" w:rsidRPr="00A9308A" w:rsidRDefault="00A9308A" w:rsidP="00A930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• Applications for data transfer information systems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A1E360" w14:textId="4043D403" w:rsidR="00A87D7D" w:rsidRPr="00551CD3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lastRenderedPageBreak/>
              <w:t>2</w:t>
            </w:r>
          </w:p>
        </w:tc>
      </w:tr>
      <w:tr w:rsidR="00A87D7D" w:rsidRPr="00551CD3" w14:paraId="12D37EBB" w14:textId="77777777" w:rsidTr="00B52AD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68ADD77" w14:textId="2C64C7D1" w:rsidR="00A87D7D" w:rsidRPr="00FA2E7A" w:rsidRDefault="00A87D7D" w:rsidP="00A87D7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F0A6634" w14:textId="19228002" w:rsidR="00A9308A" w:rsidRPr="00A9308A" w:rsidRDefault="00A9308A" w:rsidP="00A930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Suspension and closing of business</w:t>
            </w:r>
            <w:r w:rsidR="000B149E">
              <w:rPr>
                <w:rFonts w:eastAsia="Times New Roman"/>
                <w:sz w:val="22"/>
                <w:szCs w:val="22"/>
                <w:lang w:val="en-GB" w:eastAsia="pl-PL"/>
              </w:rPr>
              <w:t>:</w:t>
            </w:r>
          </w:p>
          <w:p w14:paraId="6CFF9B93" w14:textId="00496A84" w:rsidR="00A9308A" w:rsidRPr="00A9308A" w:rsidRDefault="00A9308A" w:rsidP="00A930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• Closing a business</w:t>
            </w:r>
            <w:r w:rsidR="000B149E">
              <w:rPr>
                <w:rFonts w:eastAsia="Times New Roman"/>
                <w:sz w:val="22"/>
                <w:szCs w:val="22"/>
                <w:lang w:val="en-GB" w:eastAsia="pl-PL"/>
              </w:rPr>
              <w:t>,</w:t>
            </w:r>
          </w:p>
          <w:p w14:paraId="25004992" w14:textId="006D685D" w:rsidR="00A9308A" w:rsidRPr="00A9308A" w:rsidRDefault="00A9308A" w:rsidP="00A9308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9308A">
              <w:rPr>
                <w:rFonts w:eastAsia="Times New Roman"/>
                <w:sz w:val="22"/>
                <w:szCs w:val="22"/>
                <w:lang w:val="en-GB" w:eastAsia="pl-PL"/>
              </w:rPr>
              <w:t>• Suspension and dormancy of economic activities</w:t>
            </w:r>
            <w:r w:rsidR="000B149E">
              <w:rPr>
                <w:rFonts w:eastAsia="Times New Roman"/>
                <w:sz w:val="22"/>
                <w:szCs w:val="22"/>
                <w:lang w:val="en-GB" w:eastAsia="pl-PL"/>
              </w:rPr>
              <w:t>:</w:t>
            </w:r>
          </w:p>
          <w:p w14:paraId="17132090" w14:textId="0C5B1936" w:rsidR="00A9308A" w:rsidRPr="000B149E" w:rsidRDefault="00A9308A" w:rsidP="000B149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B149E">
              <w:rPr>
                <w:rFonts w:eastAsia="Times New Roman"/>
                <w:sz w:val="22"/>
                <w:szCs w:val="22"/>
                <w:lang w:val="en-GB" w:eastAsia="pl-PL"/>
              </w:rPr>
              <w:t>Who can suspend the business and for how long?</w:t>
            </w:r>
          </w:p>
          <w:p w14:paraId="53D4E278" w14:textId="55EA4E0D" w:rsidR="00A9308A" w:rsidRPr="000B149E" w:rsidRDefault="00A9308A" w:rsidP="000B149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B149E">
              <w:rPr>
                <w:rFonts w:eastAsia="Times New Roman"/>
                <w:sz w:val="22"/>
                <w:szCs w:val="22"/>
                <w:lang w:val="en-GB" w:eastAsia="pl-PL"/>
              </w:rPr>
              <w:t>How and where to suspend your business?</w:t>
            </w:r>
          </w:p>
          <w:p w14:paraId="285EFF1D" w14:textId="12391CA7" w:rsidR="00A87D7D" w:rsidRPr="000B149E" w:rsidRDefault="00A9308A" w:rsidP="000B149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B149E">
              <w:rPr>
                <w:rFonts w:eastAsia="Times New Roman"/>
                <w:sz w:val="22"/>
                <w:szCs w:val="22"/>
                <w:lang w:val="en-GB" w:eastAsia="pl-PL"/>
              </w:rPr>
              <w:t>What does the law prohibit when suspending operations?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DD00D" w14:textId="05295175" w:rsidR="00A87D7D" w:rsidRPr="00551CD3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A87D7D" w:rsidRPr="00551CD3" w14:paraId="549E3ADA" w14:textId="77777777" w:rsidTr="00B52AD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B5FD50" w14:textId="285F5EA0" w:rsidR="00A87D7D" w:rsidRPr="00FA2E7A" w:rsidRDefault="00A87D7D" w:rsidP="00A87D7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C3D986" w14:textId="26D805CF" w:rsidR="00A87D7D" w:rsidRPr="00FA2E7A" w:rsidRDefault="000B149E" w:rsidP="00A87D7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0B149E">
              <w:rPr>
                <w:rFonts w:eastAsia="Times New Roman"/>
                <w:sz w:val="22"/>
                <w:szCs w:val="22"/>
                <w:lang w:eastAsia="pl-PL"/>
              </w:rPr>
              <w:t>Final</w:t>
            </w:r>
            <w:proofErr w:type="spellEnd"/>
            <w:r w:rsidRPr="000B149E">
              <w:rPr>
                <w:rFonts w:eastAsia="Times New Roman"/>
                <w:sz w:val="22"/>
                <w:szCs w:val="22"/>
                <w:lang w:eastAsia="pl-PL"/>
              </w:rPr>
              <w:t xml:space="preserve">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7CE65C" w14:textId="6912B018" w:rsidR="00A87D7D" w:rsidRPr="00551CD3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A87D7D" w:rsidRPr="00551CD3" w14:paraId="31A07086" w14:textId="77777777" w:rsidTr="00B52AD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6B19703" w14:textId="77777777" w:rsidR="00A87D7D" w:rsidRPr="00FA2E7A" w:rsidRDefault="00A87D7D" w:rsidP="00A87D7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FB2813" w14:textId="77777777" w:rsidR="00A87D7D" w:rsidRPr="00FA2E7A" w:rsidRDefault="00A87D7D" w:rsidP="00A87D7D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3D66E0" w14:textId="2A75F1AB" w:rsidR="00A87D7D" w:rsidRPr="00551CD3" w:rsidRDefault="00A87D7D" w:rsidP="00A87D7D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</w:tbl>
    <w:p w14:paraId="730993A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1E9DAEAB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7258BD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C33A3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15AA8A7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42A9A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73CCE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88943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0431A06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8E256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3DF97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995A7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37E63AE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E3DA0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2FF80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4A713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3939AA6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6F57F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8E453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03434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290D048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4B0B8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07342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67C56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068F98A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731EC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70CEE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BE2B4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4DDF8E7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7EC030A4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6A331F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37DA5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4F5E7B9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16F92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60B3C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DD504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0063E9C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B8B6C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490FD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F093D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2DC3E75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0B84B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EFB7D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6C033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0B5D4E5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8E036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24DB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07DAB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556BBD2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92D5C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20881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11AEC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14DAE0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442A0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0C41F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4BF6F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3D957ED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1A360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6C10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78A66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2B30A0E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14:paraId="70C7C325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9995BD" w14:textId="77777777"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1222A4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9B18EB" w:rsidRPr="00551CD3" w14:paraId="34009FE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964CEA" w14:textId="244A8C20" w:rsidR="009B18EB" w:rsidRPr="00CA2DA5" w:rsidRDefault="009B18EB" w:rsidP="009B18E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3118B32" w14:textId="339180F2" w:rsidR="009B18EB" w:rsidRPr="00EF174F" w:rsidRDefault="009A71AB" w:rsidP="009B18E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EF174F">
              <w:rPr>
                <w:rFonts w:eastAsia="Times New Roman"/>
                <w:sz w:val="22"/>
                <w:lang w:val="en-GB" w:eastAsia="pl-PL"/>
              </w:rPr>
              <w:t>Presentation of the assumptions for the workshops and a preliminary discussion of the importance of knowledge about creating a business plan - division into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15BD01" w14:textId="22B21133" w:rsidR="009B18EB" w:rsidRPr="00551CD3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9B18EB" w:rsidRPr="00551CD3" w14:paraId="438A0C65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703919A" w14:textId="1F4E8787" w:rsidR="009B18EB" w:rsidRPr="00CA2DA5" w:rsidRDefault="009B18EB" w:rsidP="009B18E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1D52B60" w14:textId="77777777" w:rsidR="009B18EB" w:rsidRDefault="00E0185C" w:rsidP="009B18E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E0185C">
              <w:rPr>
                <w:rFonts w:eastAsia="Times New Roman"/>
                <w:sz w:val="22"/>
                <w:lang w:val="en-GB" w:eastAsia="pl-PL"/>
              </w:rPr>
              <w:t>The objectives of establishing a business - creating a business using the Design Thinking method</w:t>
            </w:r>
            <w:r w:rsidR="003137FA">
              <w:rPr>
                <w:rFonts w:eastAsia="Times New Roman"/>
                <w:sz w:val="22"/>
                <w:lang w:val="en-GB" w:eastAsia="pl-PL"/>
              </w:rPr>
              <w:t>.</w:t>
            </w:r>
          </w:p>
          <w:p w14:paraId="7EF58042" w14:textId="10D08246" w:rsidR="003137FA" w:rsidRPr="003137FA" w:rsidRDefault="003137FA" w:rsidP="009B18E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3137FA">
              <w:rPr>
                <w:rFonts w:eastAsia="Times New Roman"/>
                <w:sz w:val="22"/>
                <w:lang w:val="en-GB" w:eastAsia="pl-PL"/>
              </w:rPr>
              <w:t>Design Thinking is a design methodology that provides a solution-based approach to solving problems. It’s extremely useful in tackling complex problems that are ill-defined or unknown, by understanding the </w:t>
            </w:r>
            <w:hyperlink r:id="rId6" w:tooltip="What is Human Needs?" w:history="1">
              <w:r w:rsidRPr="003137FA">
                <w:rPr>
                  <w:rFonts w:eastAsia="Times New Roman"/>
                  <w:sz w:val="22"/>
                  <w:lang w:val="en-GB" w:eastAsia="pl-PL"/>
                </w:rPr>
                <w:t>human needs</w:t>
              </w:r>
            </w:hyperlink>
            <w:r w:rsidRPr="003137FA">
              <w:rPr>
                <w:rFonts w:eastAsia="Times New Roman"/>
                <w:sz w:val="22"/>
                <w:lang w:val="en-GB" w:eastAsia="pl-PL"/>
              </w:rPr>
              <w:t> involved, by re-framing the problem in human-centric ways, by creating many ideas in </w:t>
            </w:r>
            <w:hyperlink r:id="rId7" w:tooltip="What is Brainstorming?" w:history="1">
              <w:r w:rsidRPr="003137FA">
                <w:rPr>
                  <w:rFonts w:eastAsia="Times New Roman"/>
                  <w:sz w:val="22"/>
                  <w:lang w:val="en-GB" w:eastAsia="pl-PL"/>
                </w:rPr>
                <w:t>brainstorming</w:t>
              </w:r>
            </w:hyperlink>
            <w:r w:rsidRPr="003137FA">
              <w:rPr>
                <w:rFonts w:eastAsia="Times New Roman"/>
                <w:sz w:val="22"/>
                <w:lang w:val="en-GB" w:eastAsia="pl-PL"/>
              </w:rPr>
              <w:t> sessions, and by adopting a hands-on approach in </w:t>
            </w:r>
            <w:hyperlink r:id="rId8" w:tooltip="What is Prototyping?" w:history="1">
              <w:r w:rsidRPr="003137FA">
                <w:rPr>
                  <w:rFonts w:eastAsia="Times New Roman"/>
                  <w:sz w:val="22"/>
                  <w:lang w:val="en-GB" w:eastAsia="pl-PL"/>
                </w:rPr>
                <w:t>prototyping</w:t>
              </w:r>
            </w:hyperlink>
            <w:r w:rsidRPr="003137FA">
              <w:rPr>
                <w:rFonts w:eastAsia="Times New Roman"/>
                <w:sz w:val="22"/>
                <w:lang w:val="en-GB" w:eastAsia="pl-PL"/>
              </w:rPr>
              <w:t> and testing.</w:t>
            </w:r>
            <w:r w:rsidRPr="003137FA">
              <w:rPr>
                <w:rFonts w:ascii="Helvetica" w:hAnsi="Helvetica" w:cs="Helvetica"/>
                <w:i/>
                <w:iCs/>
                <w:color w:val="404040"/>
                <w:shd w:val="clear" w:color="auto" w:fill="F9F9F9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465079" w14:textId="0A3B483A" w:rsidR="009B18EB" w:rsidRPr="00551CD3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9B18EB" w:rsidRPr="00551CD3" w14:paraId="034DBF34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20A61C0" w14:textId="0BBDC500" w:rsidR="009B18EB" w:rsidRPr="00CA2DA5" w:rsidRDefault="009B18EB" w:rsidP="009B18E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54BB2D" w14:textId="7B2BEE81" w:rsidR="009B18EB" w:rsidRPr="009A71AB" w:rsidRDefault="00E0185C" w:rsidP="009B18E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 w:rsidRPr="00E0185C">
              <w:rPr>
                <w:rFonts w:eastAsia="Times New Roman"/>
                <w:sz w:val="22"/>
                <w:lang w:eastAsia="pl-PL"/>
              </w:rPr>
              <w:t>Personnel</w:t>
            </w:r>
            <w:proofErr w:type="spellEnd"/>
            <w:r w:rsidRPr="00E0185C">
              <w:rPr>
                <w:rFonts w:eastAsia="Times New Roman"/>
                <w:sz w:val="22"/>
                <w:lang w:eastAsia="pl-PL"/>
              </w:rPr>
              <w:t xml:space="preserve"> and </w:t>
            </w:r>
            <w:proofErr w:type="spellStart"/>
            <w:r w:rsidRPr="00E0185C">
              <w:rPr>
                <w:rFonts w:eastAsia="Times New Roman"/>
                <w:sz w:val="22"/>
                <w:lang w:eastAsia="pl-PL"/>
              </w:rPr>
              <w:t>resource</w:t>
            </w:r>
            <w:proofErr w:type="spellEnd"/>
            <w:r w:rsidRPr="00E0185C">
              <w:rPr>
                <w:rFonts w:eastAsia="Times New Roman"/>
                <w:sz w:val="22"/>
                <w:lang w:eastAsia="pl-PL"/>
              </w:rPr>
              <w:t xml:space="preserve"> management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D5834" w14:textId="6E5D48C6" w:rsidR="009B18EB" w:rsidRPr="00551CD3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9B18EB" w:rsidRPr="00551CD3" w14:paraId="6A9A24CC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8ACDF1E" w14:textId="3672D4DF" w:rsidR="009B18EB" w:rsidRPr="00CA2DA5" w:rsidRDefault="009B18EB" w:rsidP="009B18E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AF868B3" w14:textId="56DF015B" w:rsidR="009B18EB" w:rsidRPr="003978C4" w:rsidRDefault="003978C4" w:rsidP="009B18E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3978C4">
              <w:rPr>
                <w:rFonts w:eastAsia="Times New Roman"/>
                <w:sz w:val="22"/>
                <w:lang w:val="en-GB" w:eastAsia="pl-PL"/>
              </w:rPr>
              <w:t>Basic conditions of the phenomena - market and competition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593F7" w14:textId="5208CB79" w:rsidR="009B18EB" w:rsidRPr="00551CD3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9B18EB" w:rsidRPr="00551CD3" w14:paraId="4AB85370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829D8C" w14:textId="4723351F" w:rsidR="009B18EB" w:rsidRPr="009A71AB" w:rsidRDefault="009B18EB" w:rsidP="009A71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1C77FF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1C77F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BE2CBDD" w14:textId="0B1E9F79" w:rsidR="009B18EB" w:rsidRPr="009A71AB" w:rsidRDefault="003636C5" w:rsidP="009B18E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3636C5">
              <w:rPr>
                <w:rFonts w:eastAsia="Times New Roman"/>
                <w:sz w:val="22"/>
                <w:lang w:eastAsia="pl-PL"/>
              </w:rPr>
              <w:t xml:space="preserve">Marketing </w:t>
            </w:r>
            <w:proofErr w:type="spellStart"/>
            <w:r w:rsidRPr="003636C5">
              <w:rPr>
                <w:rFonts w:eastAsia="Times New Roman"/>
                <w:sz w:val="22"/>
                <w:lang w:eastAsia="pl-PL"/>
              </w:rPr>
              <w:t>strategy</w:t>
            </w:r>
            <w:proofErr w:type="spellEnd"/>
            <w:r w:rsidRPr="003636C5">
              <w:rPr>
                <w:rFonts w:eastAsia="Times New Roman"/>
                <w:sz w:val="22"/>
                <w:lang w:eastAsia="pl-PL"/>
              </w:rPr>
              <w:t xml:space="preserve"> (marketing plan</w:t>
            </w:r>
            <w:r>
              <w:rPr>
                <w:rFonts w:eastAsia="Times New Roman"/>
                <w:sz w:val="22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B3CC7A" w14:textId="7BF386E7" w:rsidR="009B18EB" w:rsidRPr="00551CD3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9B18EB" w:rsidRPr="00551CD3" w14:paraId="48BE272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8C2198" w14:textId="6F83DAAA" w:rsidR="009B18EB" w:rsidRPr="009A71AB" w:rsidRDefault="009B18EB" w:rsidP="009A71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1C77FF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1C77F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F176A6" w14:textId="7B95E39B" w:rsidR="009B18EB" w:rsidRPr="003636C5" w:rsidRDefault="003636C5" w:rsidP="009B18E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3636C5">
              <w:rPr>
                <w:rFonts w:eastAsia="Times New Roman"/>
                <w:sz w:val="22"/>
                <w:lang w:val="en-GB" w:eastAsia="pl-PL"/>
              </w:rPr>
              <w:t>Conducting analysis and selection of financing 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17B26" w14:textId="67735030" w:rsidR="009B18EB" w:rsidRPr="00551CD3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9B18EB" w:rsidRPr="00551CD3" w14:paraId="7F06E40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B2AA5A" w14:textId="36E538CB" w:rsidR="009B18EB" w:rsidRPr="009A71AB" w:rsidRDefault="009B18EB" w:rsidP="009A71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1C77FF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1C77F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3E07AE" w14:textId="417D12BD" w:rsidR="009B18EB" w:rsidRPr="003636C5" w:rsidRDefault="003636C5" w:rsidP="009B18E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3636C5">
              <w:rPr>
                <w:rFonts w:eastAsia="Times New Roman"/>
                <w:sz w:val="22"/>
                <w:lang w:val="en-GB" w:eastAsia="pl-PL"/>
              </w:rPr>
              <w:t>Development of Pitch with particular emphasis on conceptual business assumptions and the design of the financial model of a new business venture as part of the investor presentation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94E8B" w14:textId="5399BF3F" w:rsidR="009B18EB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9B18EB" w:rsidRPr="00551CD3" w14:paraId="543534F8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DA21BD" w14:textId="0039CE63" w:rsidR="009B18EB" w:rsidRPr="009A71AB" w:rsidRDefault="009B18EB" w:rsidP="009A71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1C77FF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Proj</w:t>
            </w:r>
            <w:proofErr w:type="spellEnd"/>
            <w:r w:rsidRPr="001C77F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4D2FF2" w14:textId="44828045" w:rsidR="009B18EB" w:rsidRPr="00DA524C" w:rsidRDefault="00DA524C" w:rsidP="009B18E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DA524C">
              <w:rPr>
                <w:rFonts w:eastAsia="Times New Roman"/>
                <w:sz w:val="22"/>
                <w:lang w:val="en-GB" w:eastAsia="pl-PL"/>
              </w:rPr>
              <w:t>Financial data problem lists - Financial plan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51A0E" w14:textId="15AD9E3F" w:rsidR="009B18EB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9B18EB" w:rsidRPr="00551CD3" w14:paraId="3771F349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C8E268" w14:textId="168E67FF" w:rsidR="009B18EB" w:rsidRPr="009A71AB" w:rsidRDefault="009B18EB" w:rsidP="009A71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1C77FF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1C77F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A27C36" w14:textId="0FA01CD3" w:rsidR="009B18EB" w:rsidRPr="00DA524C" w:rsidRDefault="00DA524C" w:rsidP="009B18EB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DA524C">
              <w:rPr>
                <w:rFonts w:eastAsia="Times New Roman"/>
                <w:sz w:val="22"/>
                <w:lang w:val="en-GB" w:eastAsia="pl-PL"/>
              </w:rPr>
              <w:t>Project of a new business venture and preparation of individual elements of the business plan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3E196" w14:textId="77EDAFE0" w:rsidR="009B18EB" w:rsidRPr="00AB4FDB" w:rsidRDefault="009B18EB" w:rsidP="009B18EB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9B18EB" w:rsidRPr="00551CD3" w14:paraId="278D2424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4B1089" w14:textId="2860580F" w:rsidR="009B18EB" w:rsidRPr="009A71AB" w:rsidRDefault="009B18EB" w:rsidP="009A71A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1C77FF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1C77FF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9A71AB"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C64911" w14:textId="3D21F19D" w:rsidR="009B18EB" w:rsidRPr="009A71AB" w:rsidRDefault="00DA524C" w:rsidP="009B18E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DA524C">
              <w:rPr>
                <w:rFonts w:eastAsia="Times New Roman"/>
                <w:sz w:val="22"/>
                <w:lang w:eastAsia="pl-PL"/>
              </w:rPr>
              <w:t xml:space="preserve">Project </w:t>
            </w:r>
            <w:proofErr w:type="spellStart"/>
            <w:r w:rsidRPr="00DA524C">
              <w:rPr>
                <w:rFonts w:eastAsia="Times New Roman"/>
                <w:sz w:val="22"/>
                <w:lang w:eastAsia="pl-PL"/>
              </w:rPr>
              <w:t>defense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DB6DD" w14:textId="5ACF362F" w:rsidR="009B18EB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9B18EB" w:rsidRPr="00551CD3" w14:paraId="4DD079F7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C65D7D7" w14:textId="07F78188" w:rsidR="009B18EB" w:rsidRPr="00551CD3" w:rsidRDefault="009B18EB" w:rsidP="009B18E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161904" w14:textId="77777777" w:rsidR="009B18EB" w:rsidRPr="00551CD3" w:rsidRDefault="009B18EB" w:rsidP="009B18E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CA73FD" w14:textId="73A47A5F" w:rsidR="009B18EB" w:rsidRPr="00551CD3" w:rsidRDefault="009B18EB" w:rsidP="009B18E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14:paraId="51E3D66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7AAC62CA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4961E" w14:textId="77777777"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1FC3E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5B47C83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56DDB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84728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2B402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0CB44BD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D9CA5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3440F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AC7FE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60BC0A2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CD44B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D1749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71F47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496DCC5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DEC90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3986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8A15A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20BEC97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45C8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316EB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714DB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524369E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80EB940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42283D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83403F" w14:paraId="2525754C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BD2EEB" w14:textId="77777777" w:rsidR="008759A7" w:rsidRPr="008759A7" w:rsidRDefault="008759A7" w:rsidP="008759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759A7">
              <w:rPr>
                <w:rFonts w:eastAsia="Times New Roman"/>
                <w:lang w:val="en-GB" w:eastAsia="pl-PL"/>
              </w:rPr>
              <w:t>N1. A multimedia presentation of the herd case using a projector</w:t>
            </w:r>
          </w:p>
          <w:p w14:paraId="7ABDC449" w14:textId="27BCEDDE" w:rsidR="008759A7" w:rsidRPr="008759A7" w:rsidRDefault="008759A7" w:rsidP="008759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759A7">
              <w:rPr>
                <w:rFonts w:eastAsia="Times New Roman"/>
                <w:lang w:val="en-GB" w:eastAsia="pl-PL"/>
              </w:rPr>
              <w:t xml:space="preserve">N2. </w:t>
            </w:r>
            <w:r>
              <w:rPr>
                <w:rFonts w:eastAsia="Times New Roman"/>
                <w:lang w:val="en-GB" w:eastAsia="pl-PL"/>
              </w:rPr>
              <w:t>C</w:t>
            </w:r>
            <w:r w:rsidRPr="008759A7">
              <w:rPr>
                <w:rFonts w:eastAsia="Times New Roman"/>
                <w:lang w:val="en-GB" w:eastAsia="pl-PL"/>
              </w:rPr>
              <w:t>onsultations</w:t>
            </w:r>
          </w:p>
          <w:p w14:paraId="5D201955" w14:textId="77777777" w:rsidR="008759A7" w:rsidRPr="008759A7" w:rsidRDefault="008759A7" w:rsidP="008759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759A7">
              <w:rPr>
                <w:rFonts w:eastAsia="Times New Roman"/>
                <w:lang w:val="en-GB" w:eastAsia="pl-PL"/>
              </w:rPr>
              <w:t>N3. Presentation of diagnostic work</w:t>
            </w:r>
          </w:p>
          <w:p w14:paraId="27528E2F" w14:textId="3378B29D" w:rsidR="00551CD3" w:rsidRPr="008759A7" w:rsidRDefault="008759A7" w:rsidP="008759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759A7">
              <w:rPr>
                <w:rFonts w:eastAsia="Times New Roman"/>
                <w:lang w:val="en-GB" w:eastAsia="pl-PL"/>
              </w:rPr>
              <w:t>N4. Discussion of effects (or reasons for failure) during the presentation of student work results</w:t>
            </w:r>
          </w:p>
        </w:tc>
      </w:tr>
    </w:tbl>
    <w:p w14:paraId="29119E61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3"/>
        <w:gridCol w:w="1968"/>
        <w:gridCol w:w="5014"/>
      </w:tblGrid>
      <w:tr w:rsidR="00551CD3" w:rsidRPr="0083403F" w14:paraId="0668FDA9" w14:textId="77777777" w:rsidTr="00BC5D78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F5CACD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71F2F7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82B510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BC5D78" w:rsidRPr="0083403F" w14:paraId="228F6148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D7DD84" w14:textId="73351AF6" w:rsidR="00BC5D78" w:rsidRPr="00551CD3" w:rsidRDefault="00BC5D78" w:rsidP="00BC5D7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B4FDB">
              <w:rPr>
                <w:color w:val="000000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583BB6" w14:textId="77777777" w:rsidR="00BC5D78" w:rsidRPr="00AB4FDB" w:rsidRDefault="00BC5D78" w:rsidP="00BC5D78">
            <w:pPr>
              <w:pStyle w:val="Default"/>
              <w:jc w:val="center"/>
              <w:rPr>
                <w:sz w:val="23"/>
                <w:szCs w:val="23"/>
              </w:rPr>
            </w:pPr>
            <w:r w:rsidRPr="00AB4FDB">
              <w:rPr>
                <w:sz w:val="23"/>
                <w:szCs w:val="23"/>
              </w:rPr>
              <w:t>PEK_W01</w:t>
            </w:r>
          </w:p>
          <w:p w14:paraId="6EF7A821" w14:textId="77777777" w:rsidR="00BC5D78" w:rsidRPr="00AB4FDB" w:rsidRDefault="00BC5D78" w:rsidP="00BC5D78">
            <w:pPr>
              <w:pStyle w:val="Default"/>
              <w:jc w:val="center"/>
              <w:rPr>
                <w:sz w:val="23"/>
                <w:szCs w:val="23"/>
              </w:rPr>
            </w:pPr>
            <w:r w:rsidRPr="00AB4FDB">
              <w:rPr>
                <w:sz w:val="23"/>
                <w:szCs w:val="23"/>
              </w:rPr>
              <w:t>PEK_W02</w:t>
            </w:r>
          </w:p>
          <w:p w14:paraId="6859CF5E" w14:textId="2DF9F339" w:rsidR="00BC5D78" w:rsidRPr="00551CD3" w:rsidRDefault="00BC5D78" w:rsidP="00BC5D78">
            <w:pPr>
              <w:pStyle w:val="Default"/>
              <w:jc w:val="center"/>
            </w:pPr>
            <w:r w:rsidRPr="00AB4FDB">
              <w:rPr>
                <w:sz w:val="23"/>
                <w:szCs w:val="23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752EC0" w14:textId="0B34E9E5" w:rsidR="00BC5D78" w:rsidRPr="002C54E1" w:rsidRDefault="00BC5D78" w:rsidP="00BC5D7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2C54E1">
              <w:rPr>
                <w:color w:val="000000"/>
                <w:lang w:val="en-GB"/>
              </w:rPr>
              <w:t>F1</w:t>
            </w:r>
            <w:r w:rsidR="002C54E1" w:rsidRPr="002C54E1">
              <w:rPr>
                <w:lang w:val="en-GB"/>
              </w:rPr>
              <w:t xml:space="preserve"> </w:t>
            </w:r>
            <w:r w:rsidR="002C54E1" w:rsidRPr="002C54E1">
              <w:rPr>
                <w:color w:val="000000"/>
                <w:lang w:val="en-GB"/>
              </w:rPr>
              <w:t>Participation in problem discussions</w:t>
            </w:r>
          </w:p>
        </w:tc>
      </w:tr>
      <w:tr w:rsidR="00BC5D78" w:rsidRPr="0083403F" w14:paraId="332F0D6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93BF5A" w14:textId="0CD07242" w:rsidR="00BC5D78" w:rsidRPr="00551CD3" w:rsidRDefault="00BC5D78" w:rsidP="00BC5D7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B4FDB">
              <w:rPr>
                <w:color w:val="000000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BC177B" w14:textId="77777777" w:rsidR="00BC5D78" w:rsidRPr="00AB4FDB" w:rsidRDefault="00BC5D78" w:rsidP="00BC5D78">
            <w:pPr>
              <w:pStyle w:val="Default"/>
              <w:jc w:val="center"/>
              <w:rPr>
                <w:sz w:val="23"/>
                <w:szCs w:val="23"/>
              </w:rPr>
            </w:pPr>
            <w:r w:rsidRPr="00AB4FDB">
              <w:rPr>
                <w:sz w:val="23"/>
                <w:szCs w:val="23"/>
              </w:rPr>
              <w:t>PEK_U01</w:t>
            </w:r>
          </w:p>
          <w:p w14:paraId="51DDAACA" w14:textId="77777777" w:rsidR="00BC5D78" w:rsidRPr="00AB4FDB" w:rsidRDefault="00BC5D78" w:rsidP="00BC5D78">
            <w:pPr>
              <w:pStyle w:val="Default"/>
              <w:jc w:val="center"/>
              <w:rPr>
                <w:sz w:val="23"/>
                <w:szCs w:val="23"/>
              </w:rPr>
            </w:pPr>
            <w:r w:rsidRPr="00AB4FDB">
              <w:rPr>
                <w:sz w:val="23"/>
                <w:szCs w:val="23"/>
              </w:rPr>
              <w:t>PEK_U02</w:t>
            </w:r>
          </w:p>
          <w:p w14:paraId="4C20C260" w14:textId="3FEDF0CF" w:rsidR="00BC5D78" w:rsidRPr="00551CD3" w:rsidRDefault="00BC5D78" w:rsidP="00BC5D78">
            <w:pPr>
              <w:pStyle w:val="Default"/>
              <w:jc w:val="center"/>
            </w:pPr>
            <w:r w:rsidRPr="00AB4FDB">
              <w:rPr>
                <w:sz w:val="23"/>
                <w:szCs w:val="23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CDBF42" w14:textId="0FCA9BFC" w:rsidR="00BC5D78" w:rsidRPr="002C54E1" w:rsidRDefault="00BC5D78" w:rsidP="00BC5D7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2C54E1">
              <w:rPr>
                <w:color w:val="000000"/>
                <w:lang w:val="en-GB"/>
              </w:rPr>
              <w:t>F2</w:t>
            </w:r>
            <w:r w:rsidR="002C54E1" w:rsidRPr="002C54E1">
              <w:rPr>
                <w:lang w:val="en-GB"/>
              </w:rPr>
              <w:t xml:space="preserve"> </w:t>
            </w:r>
            <w:r w:rsidR="002C54E1" w:rsidRPr="002C54E1">
              <w:rPr>
                <w:color w:val="000000"/>
                <w:lang w:val="en-GB"/>
              </w:rPr>
              <w:t>Assessment of the degree of understanding of the issue</w:t>
            </w:r>
          </w:p>
        </w:tc>
      </w:tr>
      <w:tr w:rsidR="00BC5D78" w:rsidRPr="0083403F" w14:paraId="45E84BC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224518" w14:textId="669E80E2" w:rsidR="00BC5D78" w:rsidRPr="00551CD3" w:rsidRDefault="00BC5D78" w:rsidP="00BC5D7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B4FDB">
              <w:rPr>
                <w:color w:val="000000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C353E3" w14:textId="77777777" w:rsidR="00BC5D78" w:rsidRPr="00AB4FDB" w:rsidRDefault="00BC5D78" w:rsidP="00BC5D78">
            <w:pPr>
              <w:pStyle w:val="Default"/>
              <w:jc w:val="center"/>
              <w:rPr>
                <w:sz w:val="23"/>
                <w:szCs w:val="23"/>
              </w:rPr>
            </w:pPr>
            <w:r w:rsidRPr="00AB4FDB">
              <w:rPr>
                <w:sz w:val="23"/>
                <w:szCs w:val="23"/>
              </w:rPr>
              <w:t>PEK_U01</w:t>
            </w:r>
          </w:p>
          <w:p w14:paraId="057619FD" w14:textId="77777777" w:rsidR="00BC5D78" w:rsidRPr="00AB4FDB" w:rsidRDefault="00BC5D78" w:rsidP="00BC5D78">
            <w:pPr>
              <w:pStyle w:val="Default"/>
              <w:jc w:val="center"/>
              <w:rPr>
                <w:sz w:val="23"/>
                <w:szCs w:val="23"/>
              </w:rPr>
            </w:pPr>
            <w:r w:rsidRPr="00AB4FDB">
              <w:rPr>
                <w:sz w:val="23"/>
                <w:szCs w:val="23"/>
              </w:rPr>
              <w:t>PEK_U02</w:t>
            </w:r>
          </w:p>
          <w:p w14:paraId="50C17C4A" w14:textId="1ECFAF51" w:rsidR="00BC5D78" w:rsidRPr="00551CD3" w:rsidRDefault="00BC5D78" w:rsidP="00BC5D7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B4FDB">
              <w:rPr>
                <w:sz w:val="23"/>
                <w:szCs w:val="23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CA032B" w14:textId="0093674F" w:rsidR="00BC5D78" w:rsidRPr="00905803" w:rsidRDefault="00BC5D78" w:rsidP="00BC5D7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05803">
              <w:rPr>
                <w:color w:val="000000"/>
                <w:lang w:val="en-GB"/>
              </w:rPr>
              <w:t>F3</w:t>
            </w:r>
            <w:r w:rsidR="002C54E1" w:rsidRPr="00905803">
              <w:rPr>
                <w:sz w:val="22"/>
                <w:szCs w:val="22"/>
                <w:lang w:val="en-GB"/>
              </w:rPr>
              <w:t xml:space="preserve"> </w:t>
            </w:r>
            <w:r w:rsidR="00905803" w:rsidRPr="00905803">
              <w:rPr>
                <w:sz w:val="22"/>
                <w:szCs w:val="22"/>
                <w:lang w:val="en-GB"/>
              </w:rPr>
              <w:t>Preparation of diagnostic work in the form of a project</w:t>
            </w:r>
          </w:p>
        </w:tc>
      </w:tr>
      <w:tr w:rsidR="00BC5D78" w:rsidRPr="00551CD3" w14:paraId="074F034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F293BA" w14:textId="20CAE1C5" w:rsidR="00BC5D78" w:rsidRPr="00551CD3" w:rsidRDefault="00BC5D78" w:rsidP="00BC5D7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B4FDB">
              <w:rPr>
                <w:color w:val="000000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93738" w14:textId="77777777" w:rsidR="00BC5D78" w:rsidRPr="00AB4FDB" w:rsidRDefault="00BC5D78" w:rsidP="00BC5D78">
            <w:pPr>
              <w:pStyle w:val="Default"/>
              <w:jc w:val="center"/>
              <w:rPr>
                <w:sz w:val="23"/>
                <w:szCs w:val="23"/>
              </w:rPr>
            </w:pPr>
            <w:r w:rsidRPr="00AB4FDB">
              <w:rPr>
                <w:sz w:val="23"/>
                <w:szCs w:val="23"/>
              </w:rPr>
              <w:t>PEK_U01</w:t>
            </w:r>
          </w:p>
          <w:p w14:paraId="0EC84866" w14:textId="77777777" w:rsidR="00BC5D78" w:rsidRPr="00AB4FDB" w:rsidRDefault="00BC5D78" w:rsidP="00BC5D78">
            <w:pPr>
              <w:pStyle w:val="Default"/>
              <w:jc w:val="center"/>
              <w:rPr>
                <w:sz w:val="23"/>
                <w:szCs w:val="23"/>
              </w:rPr>
            </w:pPr>
            <w:r w:rsidRPr="00AB4FDB">
              <w:rPr>
                <w:sz w:val="23"/>
                <w:szCs w:val="23"/>
              </w:rPr>
              <w:t>PEK_U02</w:t>
            </w:r>
          </w:p>
          <w:p w14:paraId="348E177E" w14:textId="77777777" w:rsidR="00BC5D78" w:rsidRPr="00AB4FDB" w:rsidRDefault="00BC5D78" w:rsidP="00BC5D78">
            <w:pPr>
              <w:pStyle w:val="Default"/>
              <w:jc w:val="center"/>
              <w:rPr>
                <w:sz w:val="23"/>
                <w:szCs w:val="23"/>
              </w:rPr>
            </w:pPr>
            <w:r w:rsidRPr="00AB4FDB">
              <w:rPr>
                <w:sz w:val="23"/>
                <w:szCs w:val="23"/>
              </w:rPr>
              <w:t>PEK_U03</w:t>
            </w:r>
          </w:p>
          <w:p w14:paraId="4A281D95" w14:textId="77777777" w:rsidR="00BC5D78" w:rsidRPr="00AB4FDB" w:rsidRDefault="00BC5D78" w:rsidP="00BC5D78">
            <w:pPr>
              <w:pStyle w:val="Default"/>
              <w:jc w:val="center"/>
              <w:rPr>
                <w:sz w:val="22"/>
                <w:szCs w:val="22"/>
              </w:rPr>
            </w:pPr>
            <w:r w:rsidRPr="00AB4FDB">
              <w:rPr>
                <w:sz w:val="22"/>
                <w:szCs w:val="22"/>
              </w:rPr>
              <w:t>PEK_ K01</w:t>
            </w:r>
          </w:p>
          <w:p w14:paraId="0003AAAF" w14:textId="77777777" w:rsidR="00BC5D78" w:rsidRPr="00AB4FDB" w:rsidRDefault="00BC5D78" w:rsidP="00BC5D78">
            <w:pPr>
              <w:pStyle w:val="Default"/>
              <w:jc w:val="center"/>
              <w:rPr>
                <w:sz w:val="22"/>
                <w:szCs w:val="22"/>
              </w:rPr>
            </w:pPr>
            <w:r w:rsidRPr="00AB4FDB">
              <w:rPr>
                <w:sz w:val="22"/>
                <w:szCs w:val="22"/>
              </w:rPr>
              <w:t>PEK_ K02</w:t>
            </w:r>
          </w:p>
          <w:p w14:paraId="5D19F95F" w14:textId="27B7AEFA" w:rsidR="00BC5D78" w:rsidRPr="00551CD3" w:rsidRDefault="00BC5D78" w:rsidP="00BC5D78">
            <w:pPr>
              <w:pStyle w:val="Default"/>
              <w:jc w:val="center"/>
            </w:pPr>
            <w:r w:rsidRPr="00AB4FDB">
              <w:rPr>
                <w:sz w:val="22"/>
                <w:szCs w:val="22"/>
              </w:rPr>
              <w:t xml:space="preserve">PEK_ </w:t>
            </w:r>
            <w:r w:rsidRPr="00BC5D78">
              <w:rPr>
                <w:sz w:val="23"/>
                <w:szCs w:val="23"/>
              </w:rPr>
              <w:t>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09132" w14:textId="7B686A9C" w:rsidR="00BC5D78" w:rsidRPr="00551CD3" w:rsidRDefault="00BC5D78" w:rsidP="00BC5D7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B4FDB">
              <w:rPr>
                <w:color w:val="000000"/>
              </w:rPr>
              <w:t>F4</w:t>
            </w:r>
            <w:r w:rsidR="00905803">
              <w:t xml:space="preserve"> </w:t>
            </w:r>
            <w:r w:rsidR="00905803" w:rsidRPr="00905803">
              <w:rPr>
                <w:color w:val="000000"/>
              </w:rPr>
              <w:t xml:space="preserve">Project </w:t>
            </w:r>
            <w:proofErr w:type="spellStart"/>
            <w:r w:rsidR="00905803" w:rsidRPr="00905803">
              <w:rPr>
                <w:color w:val="000000"/>
              </w:rPr>
              <w:t>defense</w:t>
            </w:r>
            <w:proofErr w:type="spellEnd"/>
          </w:p>
        </w:tc>
      </w:tr>
      <w:tr w:rsidR="00BC5D78" w:rsidRPr="0083403F" w14:paraId="08ADA4A8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3BB084" w14:textId="1F9C3947" w:rsidR="00905803" w:rsidRPr="00905803" w:rsidRDefault="00905803" w:rsidP="00905803">
            <w:pPr>
              <w:pStyle w:val="Defaul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C</w:t>
            </w:r>
            <w:r w:rsidR="00BC5D78" w:rsidRPr="00905803">
              <w:rPr>
                <w:sz w:val="22"/>
                <w:szCs w:val="22"/>
                <w:lang w:val="en-GB"/>
              </w:rPr>
              <w:t>(</w:t>
            </w:r>
            <w:proofErr w:type="spellStart"/>
            <w:r w:rsidR="00BC5D78" w:rsidRPr="00905803">
              <w:rPr>
                <w:sz w:val="22"/>
                <w:szCs w:val="22"/>
                <w:lang w:val="en-GB"/>
              </w:rPr>
              <w:t>Lec</w:t>
            </w:r>
            <w:proofErr w:type="spellEnd"/>
            <w:r w:rsidR="00BC5D78" w:rsidRPr="00905803">
              <w:rPr>
                <w:sz w:val="22"/>
                <w:szCs w:val="22"/>
                <w:lang w:val="en-GB"/>
              </w:rPr>
              <w:t>) = test</w:t>
            </w:r>
          </w:p>
          <w:p w14:paraId="16A7CDBA" w14:textId="77777777" w:rsidR="00BC5D78" w:rsidRDefault="00905803" w:rsidP="00905803">
            <w:pPr>
              <w:pStyle w:val="Defaul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C</w:t>
            </w:r>
            <w:r w:rsidR="00BC5D78" w:rsidRPr="00905803">
              <w:rPr>
                <w:sz w:val="22"/>
                <w:szCs w:val="22"/>
                <w:lang w:val="en-GB"/>
              </w:rPr>
              <w:t>(</w:t>
            </w:r>
            <w:proofErr w:type="spellStart"/>
            <w:r w:rsidR="00BC5D78" w:rsidRPr="00905803">
              <w:rPr>
                <w:sz w:val="22"/>
                <w:szCs w:val="22"/>
                <w:lang w:val="en-GB"/>
              </w:rPr>
              <w:t>Proj</w:t>
            </w:r>
            <w:proofErr w:type="spellEnd"/>
            <w:r w:rsidR="00BC5D78" w:rsidRPr="00905803">
              <w:rPr>
                <w:sz w:val="22"/>
                <w:szCs w:val="22"/>
                <w:lang w:val="en-GB"/>
              </w:rPr>
              <w:t>) = 0,2*F1+0,3*F2+0,4*F3+0,1*F4</w:t>
            </w:r>
          </w:p>
          <w:p w14:paraId="3E8C05E7" w14:textId="77777777" w:rsidR="00357F6D" w:rsidRDefault="00357F6D" w:rsidP="00905803">
            <w:pPr>
              <w:pStyle w:val="Default"/>
              <w:rPr>
                <w:sz w:val="22"/>
                <w:szCs w:val="22"/>
                <w:lang w:val="en-GB"/>
              </w:rPr>
            </w:pPr>
          </w:p>
          <w:p w14:paraId="1CCB44A3" w14:textId="77777777" w:rsidR="00357F6D" w:rsidRDefault="00357F6D" w:rsidP="00905803">
            <w:pPr>
              <w:pStyle w:val="Default"/>
              <w:rPr>
                <w:sz w:val="22"/>
                <w:szCs w:val="22"/>
                <w:lang w:val="en-GB"/>
              </w:rPr>
            </w:pPr>
          </w:p>
          <w:p w14:paraId="3D14F343" w14:textId="77777777" w:rsidR="00357F6D" w:rsidRDefault="00357F6D" w:rsidP="00905803">
            <w:pPr>
              <w:pStyle w:val="Default"/>
              <w:rPr>
                <w:sz w:val="22"/>
                <w:szCs w:val="22"/>
                <w:lang w:val="en-GB"/>
              </w:rPr>
            </w:pPr>
          </w:p>
          <w:p w14:paraId="67C52735" w14:textId="77777777" w:rsidR="00357F6D" w:rsidRDefault="00357F6D" w:rsidP="00905803">
            <w:pPr>
              <w:pStyle w:val="Default"/>
              <w:rPr>
                <w:sz w:val="22"/>
                <w:szCs w:val="22"/>
                <w:lang w:val="en-GB"/>
              </w:rPr>
            </w:pPr>
          </w:p>
          <w:p w14:paraId="117DFC3D" w14:textId="77777777" w:rsidR="00357F6D" w:rsidRDefault="00357F6D" w:rsidP="00905803">
            <w:pPr>
              <w:pStyle w:val="Default"/>
              <w:rPr>
                <w:sz w:val="22"/>
                <w:szCs w:val="22"/>
                <w:lang w:val="en-GB"/>
              </w:rPr>
            </w:pPr>
          </w:p>
          <w:p w14:paraId="29427DCA" w14:textId="77777777" w:rsidR="00357F6D" w:rsidRDefault="00357F6D" w:rsidP="00905803">
            <w:pPr>
              <w:pStyle w:val="Default"/>
              <w:rPr>
                <w:sz w:val="22"/>
                <w:szCs w:val="22"/>
                <w:lang w:val="en-GB"/>
              </w:rPr>
            </w:pPr>
          </w:p>
          <w:p w14:paraId="7BAF21B9" w14:textId="170E9BF8" w:rsidR="00357F6D" w:rsidRPr="00905803" w:rsidRDefault="00357F6D" w:rsidP="00905803">
            <w:pPr>
              <w:pStyle w:val="Default"/>
              <w:rPr>
                <w:lang w:val="en-GB"/>
              </w:rPr>
            </w:pPr>
          </w:p>
        </w:tc>
      </w:tr>
    </w:tbl>
    <w:p w14:paraId="08926A9F" w14:textId="77777777" w:rsidR="00551CD3" w:rsidRPr="00905803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B856760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101F7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551CD3" w14:paraId="275E9CDF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DBB773" w14:textId="77777777" w:rsidR="00551CD3" w:rsidRPr="00EF174F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EF174F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31856331" w14:textId="4E7C9C98" w:rsidR="004224CA" w:rsidRPr="004224CA" w:rsidRDefault="00551CD3" w:rsidP="004224CA">
            <w:pPr>
              <w:pStyle w:val="Default"/>
              <w:rPr>
                <w:sz w:val="18"/>
              </w:rPr>
            </w:pPr>
            <w:r w:rsidRPr="00EF174F">
              <w:rPr>
                <w:sz w:val="18"/>
              </w:rPr>
              <w:t>[</w:t>
            </w:r>
            <w:r w:rsidRPr="004224CA">
              <w:rPr>
                <w:sz w:val="18"/>
              </w:rPr>
              <w:t>1]</w:t>
            </w:r>
            <w:r w:rsidR="004224CA" w:rsidRPr="004224CA">
              <w:rPr>
                <w:sz w:val="18"/>
              </w:rPr>
              <w:t xml:space="preserve"> Agnieszka Parkitna, Jerzy Tutaj, Kamila Urbańska, Jak założyć i prowadzić działalność gospodarczą, cz.1 i 2, Świdnica 2018  i 2019 , </w:t>
            </w:r>
            <w:hyperlink r:id="rId9" w:tgtFrame="_blank" w:history="1">
              <w:r w:rsidR="004224CA" w:rsidRPr="004224CA">
                <w:rPr>
                  <w:sz w:val="18"/>
                </w:rPr>
                <w:t>http://um.swidnica.pl/media/PAULA%20STRONA/poradnik_dzialanosc_w_PL_pl.pdf</w:t>
              </w:r>
            </w:hyperlink>
          </w:p>
          <w:p w14:paraId="653B0DAA" w14:textId="77777777" w:rsidR="004224CA" w:rsidRPr="004224CA" w:rsidRDefault="004224CA" w:rsidP="004224CA">
            <w:pPr>
              <w:pStyle w:val="Default"/>
              <w:rPr>
                <w:sz w:val="18"/>
              </w:rPr>
            </w:pPr>
            <w:r w:rsidRPr="004224CA">
              <w:rPr>
                <w:sz w:val="18"/>
              </w:rPr>
              <w:t>[2] Korczyn, A. (2005). Jak opracować biznesplan? : Poradnik metodyczny dla przedsiębiorców Skierniewice: Wydawnictwo "Sigma".</w:t>
            </w:r>
          </w:p>
          <w:p w14:paraId="25881BCF" w14:textId="77777777" w:rsidR="004224CA" w:rsidRPr="004224CA" w:rsidRDefault="004224CA" w:rsidP="004224CA">
            <w:pPr>
              <w:pStyle w:val="Default"/>
              <w:rPr>
                <w:sz w:val="18"/>
              </w:rPr>
            </w:pPr>
            <w:r w:rsidRPr="004224CA">
              <w:rPr>
                <w:sz w:val="18"/>
              </w:rPr>
              <w:t xml:space="preserve">[3] Tokarski, A., Wójcik, M., Tokarski, Maciej, Wójcik, Jacek, &amp; CeDeWu. (2017). Jak solidnie przygotować profesjonalny biznesplan (Wyd. 4. zm. i rozszerz. ed.). Warszawa: Wydawca CeDeWu. </w:t>
            </w:r>
          </w:p>
          <w:p w14:paraId="719FA0FF" w14:textId="77777777" w:rsidR="004224CA" w:rsidRPr="004224CA" w:rsidRDefault="004224CA" w:rsidP="004224CA">
            <w:pPr>
              <w:pStyle w:val="Default"/>
              <w:rPr>
                <w:sz w:val="18"/>
              </w:rPr>
            </w:pPr>
            <w:r w:rsidRPr="004224CA">
              <w:rPr>
                <w:sz w:val="18"/>
              </w:rPr>
              <w:t xml:space="preserve">[4] </w:t>
            </w:r>
            <w:proofErr w:type="spellStart"/>
            <w:r w:rsidRPr="004224CA">
              <w:rPr>
                <w:sz w:val="18"/>
              </w:rPr>
              <w:t>Hermaniuk</w:t>
            </w:r>
            <w:proofErr w:type="spellEnd"/>
            <w:r w:rsidRPr="004224CA">
              <w:rPr>
                <w:sz w:val="18"/>
              </w:rPr>
              <w:t xml:space="preserve">, T., &amp; </w:t>
            </w:r>
            <w:proofErr w:type="spellStart"/>
            <w:r w:rsidRPr="004224CA">
              <w:rPr>
                <w:sz w:val="18"/>
              </w:rPr>
              <w:t>Difin</w:t>
            </w:r>
            <w:proofErr w:type="spellEnd"/>
            <w:r w:rsidRPr="004224CA">
              <w:rPr>
                <w:sz w:val="18"/>
              </w:rPr>
              <w:t xml:space="preserve">. (2014). Biznesplan : Pytania i odpowiedzi. Warszawa: </w:t>
            </w:r>
            <w:proofErr w:type="spellStart"/>
            <w:r w:rsidRPr="004224CA">
              <w:rPr>
                <w:sz w:val="18"/>
              </w:rPr>
              <w:t>Difin</w:t>
            </w:r>
            <w:proofErr w:type="spellEnd"/>
            <w:r w:rsidRPr="004224CA">
              <w:rPr>
                <w:sz w:val="18"/>
              </w:rPr>
              <w:t>.</w:t>
            </w:r>
          </w:p>
          <w:p w14:paraId="5C257FC6" w14:textId="7BE8EAD2" w:rsidR="00551CD3" w:rsidRPr="00EF174F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EF174F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2DFF3F49" w14:textId="77777777" w:rsidR="005F6631" w:rsidRPr="005F6631" w:rsidRDefault="00551CD3" w:rsidP="005F6631">
            <w:pPr>
              <w:pStyle w:val="Default"/>
              <w:rPr>
                <w:sz w:val="18"/>
              </w:rPr>
            </w:pPr>
            <w:r w:rsidRPr="00EF174F">
              <w:rPr>
                <w:sz w:val="18"/>
              </w:rPr>
              <w:t xml:space="preserve">[1] </w:t>
            </w:r>
            <w:r w:rsidR="005F6631" w:rsidRPr="00EF174F">
              <w:rPr>
                <w:sz w:val="18"/>
              </w:rPr>
              <w:t xml:space="preserve">Julita </w:t>
            </w:r>
            <w:proofErr w:type="spellStart"/>
            <w:r w:rsidR="005F6631" w:rsidRPr="00EF174F">
              <w:rPr>
                <w:sz w:val="18"/>
              </w:rPr>
              <w:t>Zdończyk</w:t>
            </w:r>
            <w:proofErr w:type="spellEnd"/>
            <w:r w:rsidR="005F6631" w:rsidRPr="00EF174F">
              <w:rPr>
                <w:sz w:val="18"/>
              </w:rPr>
              <w:t xml:space="preserve">. </w:t>
            </w:r>
            <w:r w:rsidR="005F6631" w:rsidRPr="005F6631">
              <w:rPr>
                <w:sz w:val="18"/>
              </w:rPr>
              <w:t xml:space="preserve">(2008). Biznesplan. Wydawnictwo Wiedza i Praktyka. </w:t>
            </w:r>
          </w:p>
          <w:p w14:paraId="342B9B4D" w14:textId="77777777" w:rsidR="005F6631" w:rsidRPr="005F6631" w:rsidRDefault="005F6631" w:rsidP="005F6631">
            <w:pPr>
              <w:pStyle w:val="Default"/>
              <w:rPr>
                <w:sz w:val="18"/>
              </w:rPr>
            </w:pPr>
            <w:r w:rsidRPr="005F6631">
              <w:rPr>
                <w:sz w:val="18"/>
              </w:rPr>
              <w:t xml:space="preserve">[2] Anna Konarzewska-Żuczek. (2008). Zostań swoją szefową, czyli jak stworzyć i prowadzić własną firmę. </w:t>
            </w:r>
            <w:proofErr w:type="spellStart"/>
            <w:r w:rsidRPr="005F6631">
              <w:rPr>
                <w:sz w:val="18"/>
              </w:rPr>
              <w:t>Onepress</w:t>
            </w:r>
            <w:proofErr w:type="spellEnd"/>
            <w:r w:rsidRPr="005F6631">
              <w:rPr>
                <w:sz w:val="18"/>
              </w:rPr>
              <w:t xml:space="preserve">. </w:t>
            </w:r>
          </w:p>
          <w:p w14:paraId="07F1B344" w14:textId="77777777" w:rsidR="005F6631" w:rsidRPr="005F6631" w:rsidRDefault="005F6631" w:rsidP="005F6631">
            <w:pPr>
              <w:pStyle w:val="Default"/>
              <w:rPr>
                <w:sz w:val="18"/>
              </w:rPr>
            </w:pPr>
            <w:r w:rsidRPr="005F6631">
              <w:rPr>
                <w:sz w:val="18"/>
              </w:rPr>
              <w:t xml:space="preserve">[3] Monika Wieczorek. (2008). Prawo dla startupu. </w:t>
            </w:r>
            <w:proofErr w:type="spellStart"/>
            <w:r w:rsidRPr="005F6631">
              <w:rPr>
                <w:sz w:val="18"/>
              </w:rPr>
              <w:t>Onepress</w:t>
            </w:r>
            <w:proofErr w:type="spellEnd"/>
            <w:r w:rsidRPr="005F6631">
              <w:rPr>
                <w:sz w:val="18"/>
              </w:rPr>
              <w:t xml:space="preserve">. </w:t>
            </w:r>
          </w:p>
          <w:p w14:paraId="7885280E" w14:textId="5E76E675" w:rsidR="00551CD3" w:rsidRPr="00551CD3" w:rsidRDefault="005F6631" w:rsidP="005F6631">
            <w:pPr>
              <w:pStyle w:val="Default"/>
            </w:pPr>
            <w:r w:rsidRPr="005F6631">
              <w:rPr>
                <w:sz w:val="18"/>
              </w:rPr>
              <w:t xml:space="preserve">[4] Łagowska, K. (2014). Regulowana działalność gospodarcza a poszerzanie sfery wolności działalności gospodarczej. Prace Naukowe Uniwersytetu Ekonomicznego we Wrocławiu, (372), Prace Naukowe Uniwersytetu Ekonomicznego we Wrocławiu, 2014, </w:t>
            </w:r>
            <w:proofErr w:type="spellStart"/>
            <w:r w:rsidRPr="005F6631">
              <w:rPr>
                <w:sz w:val="18"/>
              </w:rPr>
              <w:t>Issue</w:t>
            </w:r>
            <w:proofErr w:type="spellEnd"/>
            <w:r w:rsidRPr="005F6631">
              <w:rPr>
                <w:sz w:val="18"/>
              </w:rPr>
              <w:t xml:space="preserve"> 372.</w:t>
            </w:r>
          </w:p>
        </w:tc>
      </w:tr>
      <w:tr w:rsidR="00551CD3" w:rsidRPr="0083403F" w14:paraId="7A306A6C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B4CD2F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5F6631" w14:paraId="0EAEDF29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6FB63C" w14:textId="64E3EA7E" w:rsidR="00357F6D" w:rsidRPr="00357F6D" w:rsidRDefault="005F6631" w:rsidP="00551CD3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Dr inż. Agnieszka Parkitna                    </w:t>
            </w:r>
            <w:hyperlink r:id="rId10" w:history="1">
              <w:r w:rsidR="00357F6D" w:rsidRPr="00E5600F">
                <w:rPr>
                  <w:rStyle w:val="Hipercze"/>
                  <w:b/>
                  <w:bCs/>
                </w:rPr>
                <w:t>agnieszka.parkitna@pwr.edu.pl</w:t>
              </w:r>
            </w:hyperlink>
          </w:p>
        </w:tc>
      </w:tr>
    </w:tbl>
    <w:p w14:paraId="65B3E6AF" w14:textId="77777777" w:rsidR="00551CD3" w:rsidRPr="005F6631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41A5A9A8" w14:textId="77777777" w:rsidR="008E023A" w:rsidRPr="005F6631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14:paraId="0B6A62F5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2241A"/>
    <w:multiLevelType w:val="hybridMultilevel"/>
    <w:tmpl w:val="AE64C376"/>
    <w:lvl w:ilvl="0" w:tplc="F0E2C4E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036BF"/>
    <w:multiLevelType w:val="hybridMultilevel"/>
    <w:tmpl w:val="50A08808"/>
    <w:lvl w:ilvl="0" w:tplc="4440C474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C665CD1"/>
    <w:multiLevelType w:val="hybridMultilevel"/>
    <w:tmpl w:val="1EFE73B2"/>
    <w:lvl w:ilvl="0" w:tplc="5C42C40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DEC34FE"/>
    <w:multiLevelType w:val="hybridMultilevel"/>
    <w:tmpl w:val="42E4857C"/>
    <w:lvl w:ilvl="0" w:tplc="3DFEC558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F101BA7"/>
    <w:multiLevelType w:val="hybridMultilevel"/>
    <w:tmpl w:val="118ED372"/>
    <w:lvl w:ilvl="0" w:tplc="E80A456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B85646B"/>
    <w:multiLevelType w:val="hybridMultilevel"/>
    <w:tmpl w:val="4934E45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1A149DD"/>
    <w:multiLevelType w:val="hybridMultilevel"/>
    <w:tmpl w:val="B268BDD6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B685D9B"/>
    <w:multiLevelType w:val="hybridMultilevel"/>
    <w:tmpl w:val="BFACD316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7292F52"/>
    <w:multiLevelType w:val="hybridMultilevel"/>
    <w:tmpl w:val="176852F0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BA361F7"/>
    <w:multiLevelType w:val="hybridMultilevel"/>
    <w:tmpl w:val="15F47BB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B149E"/>
    <w:rsid w:val="000E68AE"/>
    <w:rsid w:val="001029F4"/>
    <w:rsid w:val="00103BCA"/>
    <w:rsid w:val="00125A18"/>
    <w:rsid w:val="001445D1"/>
    <w:rsid w:val="001503EC"/>
    <w:rsid w:val="0016450C"/>
    <w:rsid w:val="002302A0"/>
    <w:rsid w:val="00243758"/>
    <w:rsid w:val="002520AF"/>
    <w:rsid w:val="002C54E1"/>
    <w:rsid w:val="003137FA"/>
    <w:rsid w:val="00357F6D"/>
    <w:rsid w:val="003636C5"/>
    <w:rsid w:val="003978C4"/>
    <w:rsid w:val="003B6762"/>
    <w:rsid w:val="003B6C96"/>
    <w:rsid w:val="003B7CCA"/>
    <w:rsid w:val="003C337D"/>
    <w:rsid w:val="004224CA"/>
    <w:rsid w:val="0055078F"/>
    <w:rsid w:val="00551CD3"/>
    <w:rsid w:val="00585440"/>
    <w:rsid w:val="0059415C"/>
    <w:rsid w:val="005E15C5"/>
    <w:rsid w:val="005F6631"/>
    <w:rsid w:val="006824F2"/>
    <w:rsid w:val="00686555"/>
    <w:rsid w:val="006F0FC4"/>
    <w:rsid w:val="006F2115"/>
    <w:rsid w:val="00726225"/>
    <w:rsid w:val="0077451C"/>
    <w:rsid w:val="00795A00"/>
    <w:rsid w:val="0083403F"/>
    <w:rsid w:val="008759A7"/>
    <w:rsid w:val="00892D94"/>
    <w:rsid w:val="008D5923"/>
    <w:rsid w:val="008E023A"/>
    <w:rsid w:val="00905803"/>
    <w:rsid w:val="00946E5B"/>
    <w:rsid w:val="009A71AB"/>
    <w:rsid w:val="009B18EB"/>
    <w:rsid w:val="009C0D7F"/>
    <w:rsid w:val="00A30DD8"/>
    <w:rsid w:val="00A407D8"/>
    <w:rsid w:val="00A87D7D"/>
    <w:rsid w:val="00A9308A"/>
    <w:rsid w:val="00AA13D5"/>
    <w:rsid w:val="00AF03E0"/>
    <w:rsid w:val="00BA602F"/>
    <w:rsid w:val="00BC5D78"/>
    <w:rsid w:val="00C25E8B"/>
    <w:rsid w:val="00C70E60"/>
    <w:rsid w:val="00CA2DA5"/>
    <w:rsid w:val="00D2044F"/>
    <w:rsid w:val="00D509FD"/>
    <w:rsid w:val="00D5178F"/>
    <w:rsid w:val="00DA524C"/>
    <w:rsid w:val="00E0185C"/>
    <w:rsid w:val="00E1445E"/>
    <w:rsid w:val="00E46720"/>
    <w:rsid w:val="00E67A2A"/>
    <w:rsid w:val="00E7385A"/>
    <w:rsid w:val="00EE7D5A"/>
    <w:rsid w:val="00EF174F"/>
    <w:rsid w:val="00F03D27"/>
    <w:rsid w:val="00F1743F"/>
    <w:rsid w:val="00F47F04"/>
    <w:rsid w:val="00F56B81"/>
    <w:rsid w:val="00FA2E7A"/>
    <w:rsid w:val="00FE3AD9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CA8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308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137FA"/>
    <w:rPr>
      <w:color w:val="0000FF"/>
      <w:u w:val="single"/>
    </w:rPr>
  </w:style>
  <w:style w:type="paragraph" w:customStyle="1" w:styleId="Default">
    <w:name w:val="Default"/>
    <w:rsid w:val="00BC5D78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308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137FA"/>
    <w:rPr>
      <w:color w:val="0000FF"/>
      <w:u w:val="single"/>
    </w:rPr>
  </w:style>
  <w:style w:type="paragraph" w:customStyle="1" w:styleId="Default">
    <w:name w:val="Default"/>
    <w:rsid w:val="00BC5D78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0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05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8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39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931217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215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6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teraction-design.org/literature/topics/prototypin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interaction-design.org/literature/topics/brainstorm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teraction-design.org/literature/topics/human-needs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gnieszka.parkitna@pwr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m.swidnica.pl/media/PAULA%20STRONA/poradnik_dzialanosc_w_PL_pl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BC69191</Template>
  <TotalTime>2</TotalTime>
  <Pages>5</Pages>
  <Words>1320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3</cp:revision>
  <cp:lastPrinted>2019-01-18T07:41:00Z</cp:lastPrinted>
  <dcterms:created xsi:type="dcterms:W3CDTF">2020-04-02T08:25:00Z</dcterms:created>
  <dcterms:modified xsi:type="dcterms:W3CDTF">2020-04-02T08:28:00Z</dcterms:modified>
</cp:coreProperties>
</file>